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0274BC" w14:textId="3E0D608A" w:rsidR="00536917" w:rsidRPr="00F17F1B" w:rsidRDefault="00536917" w:rsidP="00536917">
      <w:pPr>
        <w:spacing w:after="120"/>
        <w:ind w:left="1985" w:hanging="1985"/>
        <w:rPr>
          <w:rFonts w:ascii="Arial" w:eastAsiaTheme="minorEastAsia" w:hAnsi="Arial" w:cs="Arial"/>
          <w:b/>
        </w:rPr>
      </w:pPr>
      <w:r w:rsidRPr="00F17F1B">
        <w:rPr>
          <w:rFonts w:ascii="Arial" w:eastAsiaTheme="minorEastAsia" w:hAnsi="Arial" w:cs="Arial"/>
          <w:b/>
          <w:lang w:val="en-GB"/>
        </w:rPr>
        <w:t>3GPP TSG-RAN WG4 Meeting #112</w:t>
      </w:r>
      <w:r w:rsidR="0016636D" w:rsidRPr="00F17F1B">
        <w:rPr>
          <w:rFonts w:ascii="Arial" w:eastAsiaTheme="minorEastAsia" w:hAnsi="Arial" w:cs="Arial"/>
          <w:b/>
          <w:lang w:val="en-GB"/>
        </w:rPr>
        <w:t>bis</w:t>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Pr="00F17F1B">
        <w:rPr>
          <w:rFonts w:ascii="Arial" w:eastAsiaTheme="minorEastAsia" w:hAnsi="Arial" w:cs="Arial"/>
          <w:b/>
          <w:lang w:val="en-GB"/>
        </w:rPr>
        <w:tab/>
      </w:r>
      <w:r w:rsidR="00772874" w:rsidRPr="00F17F1B">
        <w:rPr>
          <w:rFonts w:ascii="Arial" w:eastAsiaTheme="minorEastAsia" w:hAnsi="Arial" w:cs="Arial"/>
          <w:b/>
          <w:lang w:val="en-GB"/>
        </w:rPr>
        <w:t>R4-</w:t>
      </w:r>
      <w:r w:rsidR="00240BCE" w:rsidRPr="00F17F1B">
        <w:rPr>
          <w:rFonts w:ascii="Arial" w:eastAsiaTheme="minorEastAsia" w:hAnsi="Arial" w:cs="Arial"/>
          <w:b/>
          <w:lang w:val="en-GB"/>
        </w:rPr>
        <w:t>2416875</w:t>
      </w:r>
    </w:p>
    <w:p w14:paraId="14CD154A" w14:textId="77777777" w:rsidR="00470E7E" w:rsidRPr="00F17F1B" w:rsidRDefault="00470E7E" w:rsidP="00470E7E">
      <w:pPr>
        <w:spacing w:after="120"/>
        <w:ind w:left="1985" w:hanging="1985"/>
        <w:rPr>
          <w:rFonts w:ascii="Arial" w:hAnsi="Arial" w:cs="Arial"/>
          <w:b/>
          <w:lang w:val="en-US"/>
        </w:rPr>
      </w:pPr>
      <w:r w:rsidRPr="00F17F1B">
        <w:rPr>
          <w:rFonts w:ascii="Arial" w:hAnsi="Arial" w:cs="Arial"/>
          <w:b/>
          <w:lang w:val="en-US"/>
        </w:rPr>
        <w:t>Hefei, Anhui, China, 14 – 18, 2024</w:t>
      </w:r>
    </w:p>
    <w:p w14:paraId="036BEE1D" w14:textId="77777777" w:rsidR="0016636D" w:rsidRPr="00F17F1B" w:rsidRDefault="0016636D" w:rsidP="00536917">
      <w:pPr>
        <w:spacing w:after="120"/>
        <w:ind w:left="1985" w:hanging="1985"/>
        <w:rPr>
          <w:rFonts w:ascii="Arial" w:eastAsia="MS Mincho" w:hAnsi="Arial" w:cs="Arial"/>
          <w:b/>
          <w:sz w:val="22"/>
          <w:lang w:val="en-US"/>
        </w:rPr>
      </w:pPr>
    </w:p>
    <w:p w14:paraId="282755FA" w14:textId="63E04693" w:rsidR="00C24D2F" w:rsidRPr="00F17F1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F17F1B">
        <w:rPr>
          <w:rFonts w:ascii="Arial" w:eastAsia="MS Mincho" w:hAnsi="Arial" w:cs="Arial"/>
          <w:b/>
          <w:color w:val="000000"/>
          <w:sz w:val="22"/>
          <w:lang w:val="en-US"/>
        </w:rPr>
        <w:t xml:space="preserve">Agenda </w:t>
      </w:r>
      <w:r w:rsidR="007D19B7" w:rsidRPr="00F17F1B">
        <w:rPr>
          <w:rFonts w:ascii="Arial" w:eastAsia="MS Mincho" w:hAnsi="Arial" w:cs="Arial"/>
          <w:b/>
          <w:color w:val="000000"/>
          <w:sz w:val="22"/>
          <w:lang w:val="en-US"/>
        </w:rPr>
        <w:t>item</w:t>
      </w:r>
      <w:r w:rsidRPr="00F17F1B">
        <w:rPr>
          <w:rFonts w:ascii="Arial" w:eastAsia="MS Mincho" w:hAnsi="Arial" w:cs="Arial"/>
          <w:b/>
          <w:color w:val="000000"/>
          <w:sz w:val="22"/>
          <w:lang w:val="en-US"/>
        </w:rPr>
        <w:t>:</w:t>
      </w:r>
      <w:r w:rsidRPr="00F17F1B">
        <w:rPr>
          <w:rFonts w:ascii="Arial" w:eastAsia="MS Mincho" w:hAnsi="Arial" w:cs="Arial"/>
          <w:b/>
          <w:color w:val="000000"/>
          <w:sz w:val="22"/>
          <w:lang w:val="en-US"/>
        </w:rPr>
        <w:tab/>
      </w:r>
      <w:r w:rsidRPr="00F17F1B">
        <w:rPr>
          <w:rFonts w:ascii="Arial" w:eastAsia="MS Mincho" w:hAnsi="Arial" w:cs="Arial"/>
          <w:b/>
          <w:color w:val="000000"/>
          <w:sz w:val="22"/>
          <w:lang w:val="en-US" w:eastAsia="ja-JP"/>
        </w:rPr>
        <w:tab/>
      </w:r>
      <w:r w:rsidRPr="00F17F1B">
        <w:rPr>
          <w:rFonts w:ascii="Arial" w:eastAsia="MS Mincho" w:hAnsi="Arial" w:cs="Arial"/>
          <w:b/>
          <w:color w:val="000000"/>
          <w:sz w:val="22"/>
          <w:lang w:val="en-US" w:eastAsia="ja-JP"/>
        </w:rPr>
        <w:tab/>
      </w:r>
      <w:r w:rsidR="00E91485" w:rsidRPr="00F17F1B">
        <w:rPr>
          <w:rFonts w:ascii="Arial" w:eastAsiaTheme="minorEastAsia" w:hAnsi="Arial" w:cs="Arial"/>
          <w:color w:val="000000"/>
          <w:sz w:val="22"/>
          <w:lang w:val="en-US"/>
        </w:rPr>
        <w:t>6</w:t>
      </w:r>
      <w:r w:rsidR="00A738E2" w:rsidRPr="00F17F1B">
        <w:rPr>
          <w:rFonts w:ascii="Arial" w:eastAsiaTheme="minorEastAsia" w:hAnsi="Arial" w:cs="Arial"/>
          <w:color w:val="000000"/>
          <w:sz w:val="22"/>
          <w:lang w:val="en-US"/>
        </w:rPr>
        <w:t>.</w:t>
      </w:r>
      <w:r w:rsidR="007F083E" w:rsidRPr="00F17F1B">
        <w:rPr>
          <w:rFonts w:ascii="Arial" w:eastAsiaTheme="minorEastAsia" w:hAnsi="Arial" w:cs="Arial"/>
          <w:color w:val="000000"/>
          <w:sz w:val="22"/>
          <w:lang w:val="en-US"/>
        </w:rPr>
        <w:t>2</w:t>
      </w:r>
      <w:r w:rsidR="00A738E2" w:rsidRPr="00F17F1B">
        <w:rPr>
          <w:rFonts w:ascii="Arial" w:eastAsiaTheme="minorEastAsia" w:hAnsi="Arial" w:cs="Arial"/>
          <w:color w:val="000000"/>
          <w:sz w:val="22"/>
          <w:lang w:val="en-US"/>
        </w:rPr>
        <w:t>4.3</w:t>
      </w:r>
    </w:p>
    <w:p w14:paraId="50D5329D" w14:textId="313E7790" w:rsidR="00915D73" w:rsidRPr="00F17F1B" w:rsidRDefault="00915D73" w:rsidP="00915D73">
      <w:pPr>
        <w:spacing w:after="120"/>
        <w:ind w:left="1985" w:hanging="1985"/>
        <w:rPr>
          <w:rFonts w:ascii="Arial" w:hAnsi="Arial" w:cs="Arial"/>
          <w:color w:val="000000"/>
          <w:sz w:val="22"/>
          <w:lang w:val="en-US"/>
        </w:rPr>
      </w:pPr>
      <w:r w:rsidRPr="00F17F1B">
        <w:rPr>
          <w:rFonts w:ascii="Arial" w:eastAsia="MS Mincho" w:hAnsi="Arial" w:cs="Arial"/>
          <w:b/>
          <w:sz w:val="22"/>
          <w:lang w:val="en-US"/>
        </w:rPr>
        <w:t>Source:</w:t>
      </w:r>
      <w:r w:rsidRPr="00F17F1B">
        <w:rPr>
          <w:rFonts w:ascii="Arial" w:eastAsia="MS Mincho" w:hAnsi="Arial" w:cs="Arial"/>
          <w:b/>
          <w:sz w:val="22"/>
          <w:lang w:val="en-US"/>
        </w:rPr>
        <w:tab/>
      </w:r>
      <w:r w:rsidR="00540543" w:rsidRPr="00F17F1B">
        <w:rPr>
          <w:rFonts w:ascii="Arial" w:hAnsi="Arial" w:cs="Arial"/>
          <w:color w:val="000000"/>
          <w:sz w:val="22"/>
          <w:lang w:val="en-US"/>
        </w:rPr>
        <w:t>Apple</w:t>
      </w:r>
    </w:p>
    <w:p w14:paraId="1E0389E7" w14:textId="0DDFC14C" w:rsidR="00915D73" w:rsidRPr="00F17F1B" w:rsidRDefault="00915D73" w:rsidP="00E012E2">
      <w:pPr>
        <w:spacing w:after="120"/>
        <w:ind w:left="1985" w:hanging="1985"/>
        <w:rPr>
          <w:rFonts w:ascii="Arial" w:eastAsiaTheme="minorEastAsia" w:hAnsi="Arial" w:cs="Arial"/>
          <w:color w:val="000000"/>
          <w:sz w:val="22"/>
          <w:lang w:val="en-US"/>
        </w:rPr>
      </w:pPr>
      <w:r w:rsidRPr="00F17F1B">
        <w:rPr>
          <w:rFonts w:ascii="Arial" w:eastAsia="MS Mincho" w:hAnsi="Arial" w:cs="Arial"/>
          <w:b/>
          <w:color w:val="000000"/>
          <w:sz w:val="22"/>
          <w:lang w:val="en-US"/>
        </w:rPr>
        <w:t>Title:</w:t>
      </w:r>
      <w:r w:rsidRPr="00F17F1B">
        <w:rPr>
          <w:rFonts w:ascii="Arial" w:eastAsia="MS Mincho" w:hAnsi="Arial" w:cs="Arial"/>
          <w:b/>
          <w:color w:val="000000"/>
          <w:sz w:val="22"/>
          <w:lang w:val="en-US"/>
        </w:rPr>
        <w:tab/>
      </w:r>
      <w:r w:rsidR="00B47B8B" w:rsidRPr="00F17F1B">
        <w:rPr>
          <w:rFonts w:ascii="Arial" w:eastAsiaTheme="minorEastAsia" w:hAnsi="Arial" w:cs="Arial"/>
          <w:bCs/>
          <w:color w:val="000000"/>
          <w:sz w:val="22"/>
          <w:lang w:val="en-GB"/>
        </w:rPr>
        <w:t>Ad-hoc minutes for NR_Mob_Ph4</w:t>
      </w:r>
    </w:p>
    <w:p w14:paraId="67B0962B" w14:textId="045F6C50" w:rsidR="00915D73" w:rsidRPr="00F17F1B" w:rsidRDefault="00915D73" w:rsidP="00915D73">
      <w:pPr>
        <w:spacing w:after="120"/>
        <w:ind w:left="1985" w:hanging="1985"/>
        <w:rPr>
          <w:rFonts w:ascii="Arial" w:eastAsiaTheme="minorEastAsia" w:hAnsi="Arial" w:cs="Arial"/>
          <w:sz w:val="22"/>
          <w:lang w:val="en-US"/>
        </w:rPr>
      </w:pPr>
      <w:r w:rsidRPr="00F17F1B">
        <w:rPr>
          <w:rFonts w:ascii="Arial" w:eastAsia="MS Mincho" w:hAnsi="Arial" w:cs="Arial"/>
          <w:b/>
          <w:color w:val="000000"/>
          <w:sz w:val="22"/>
          <w:lang w:val="en-US"/>
        </w:rPr>
        <w:t>Document for:</w:t>
      </w:r>
      <w:r w:rsidRPr="00F17F1B">
        <w:rPr>
          <w:rFonts w:ascii="Arial" w:eastAsia="MS Mincho" w:hAnsi="Arial" w:cs="Arial"/>
          <w:b/>
          <w:color w:val="000000"/>
          <w:sz w:val="22"/>
          <w:lang w:val="en-US"/>
        </w:rPr>
        <w:tab/>
      </w:r>
      <w:r w:rsidR="00460597" w:rsidRPr="00F17F1B">
        <w:rPr>
          <w:rFonts w:ascii="Arial" w:eastAsiaTheme="minorEastAsia" w:hAnsi="Arial" w:cs="Arial"/>
          <w:color w:val="000000"/>
          <w:sz w:val="22"/>
          <w:lang w:val="en-US"/>
        </w:rPr>
        <w:t>Approval</w:t>
      </w:r>
    </w:p>
    <w:p w14:paraId="7C444DC7" w14:textId="77777777" w:rsidR="00010141" w:rsidRPr="00F17F1B" w:rsidRDefault="00010141" w:rsidP="00642BC6">
      <w:pPr>
        <w:rPr>
          <w:iCs/>
          <w:color w:val="000000" w:themeColor="text1"/>
          <w:lang w:val="en-US"/>
        </w:rPr>
      </w:pPr>
    </w:p>
    <w:p w14:paraId="479BE2AD" w14:textId="6A810AD9" w:rsidR="00010141" w:rsidRPr="00F17F1B" w:rsidRDefault="00E52ACF" w:rsidP="00010141">
      <w:pPr>
        <w:pStyle w:val="Heading1"/>
        <w:rPr>
          <w:lang w:val="en-US" w:eastAsia="ja-JP"/>
        </w:rPr>
      </w:pPr>
      <w:r w:rsidRPr="00F17F1B">
        <w:rPr>
          <w:lang w:val="en-GB" w:eastAsia="ja-JP"/>
        </w:rPr>
        <w:t>Measurements related enhancements for LTM</w:t>
      </w:r>
    </w:p>
    <w:p w14:paraId="7B892D6F" w14:textId="7BE9B83A" w:rsidR="009F3F66" w:rsidRPr="00F17F1B" w:rsidRDefault="009F3F66" w:rsidP="00A805E9">
      <w:pPr>
        <w:pStyle w:val="Heading2"/>
      </w:pPr>
      <w:r w:rsidRPr="00F17F1B">
        <w:t>Event triggered L1 measurement reporting</w:t>
      </w:r>
    </w:p>
    <w:p w14:paraId="506F91A3" w14:textId="5BBCF829" w:rsidR="009F3F66" w:rsidRPr="00F17F1B" w:rsidRDefault="009F3F66" w:rsidP="00A805E9">
      <w:pPr>
        <w:pStyle w:val="Heading4"/>
        <w:numPr>
          <w:ilvl w:val="0"/>
          <w:numId w:val="0"/>
        </w:numPr>
      </w:pPr>
      <w:r w:rsidRPr="00F17F1B">
        <w:t>Issue 1-1: RRM scope of Event triggered L1 measurement reporting</w:t>
      </w:r>
    </w:p>
    <w:p w14:paraId="44D633AE" w14:textId="6469B02E" w:rsidR="00AE649A" w:rsidRPr="00F17F1B" w:rsidRDefault="00AE649A" w:rsidP="00AE649A">
      <w:pPr>
        <w:pStyle w:val="ListParagraph"/>
        <w:numPr>
          <w:ilvl w:val="0"/>
          <w:numId w:val="158"/>
        </w:numPr>
        <w:spacing w:after="120"/>
        <w:ind w:firstLineChars="0"/>
        <w:rPr>
          <w:rFonts w:eastAsia="SimSun"/>
          <w:color w:val="000000" w:themeColor="text1"/>
          <w:sz w:val="20"/>
          <w:szCs w:val="20"/>
          <w:highlight w:val="green"/>
          <w:u w:val="single"/>
          <w:lang w:val="en-US"/>
        </w:rPr>
      </w:pPr>
      <w:r w:rsidRPr="00F17F1B">
        <w:rPr>
          <w:rFonts w:eastAsia="SimSun" w:hint="eastAsia"/>
          <w:color w:val="000000" w:themeColor="text1"/>
          <w:sz w:val="20"/>
          <w:szCs w:val="20"/>
          <w:highlight w:val="green"/>
          <w:u w:val="single"/>
          <w:lang w:val="en-US"/>
        </w:rPr>
        <w:t>On</w:t>
      </w:r>
      <w:r w:rsidRPr="00F17F1B">
        <w:rPr>
          <w:rFonts w:eastAsia="SimSun"/>
          <w:color w:val="000000" w:themeColor="text1"/>
          <w:sz w:val="20"/>
          <w:szCs w:val="20"/>
          <w:highlight w:val="green"/>
          <w:u w:val="single"/>
          <w:lang w:val="en-US"/>
        </w:rPr>
        <w:t xml:space="preserve">line </w:t>
      </w:r>
      <w:r w:rsidR="00C077D6" w:rsidRPr="00F17F1B">
        <w:rPr>
          <w:sz w:val="20"/>
          <w:szCs w:val="20"/>
          <w:highlight w:val="green"/>
          <w:u w:val="single"/>
        </w:rPr>
        <w:t>A</w:t>
      </w:r>
      <w:r w:rsidRPr="00F17F1B">
        <w:rPr>
          <w:sz w:val="20"/>
          <w:szCs w:val="20"/>
          <w:highlight w:val="green"/>
          <w:u w:val="single"/>
        </w:rPr>
        <w:t>greement:</w:t>
      </w:r>
    </w:p>
    <w:p w14:paraId="68897F49" w14:textId="77777777" w:rsidR="00AE649A" w:rsidRPr="00F17F1B" w:rsidRDefault="00AE649A" w:rsidP="00AE649A">
      <w:pPr>
        <w:numPr>
          <w:ilvl w:val="1"/>
          <w:numId w:val="160"/>
        </w:numPr>
        <w:overflowPunct w:val="0"/>
        <w:autoSpaceDE w:val="0"/>
        <w:autoSpaceDN w:val="0"/>
        <w:adjustRightInd w:val="0"/>
        <w:snapToGrid w:val="0"/>
        <w:spacing w:after="120"/>
        <w:textAlignment w:val="baseline"/>
        <w:rPr>
          <w:bCs/>
          <w:sz w:val="20"/>
          <w:szCs w:val="20"/>
          <w:highlight w:val="green"/>
          <w:lang w:val="en-US"/>
        </w:rPr>
      </w:pPr>
      <w:r w:rsidRPr="00F17F1B">
        <w:rPr>
          <w:bCs/>
          <w:sz w:val="20"/>
          <w:szCs w:val="20"/>
          <w:highlight w:val="green"/>
          <w:lang w:val="en-US"/>
        </w:rPr>
        <w:t>RAN4 to define event-triggered L1 reporting requirement for SSB based and CSI-RS based measurements.</w:t>
      </w:r>
    </w:p>
    <w:p w14:paraId="7DE514FE" w14:textId="77777777" w:rsidR="00AE649A" w:rsidRPr="00F17F1B" w:rsidRDefault="00AE649A" w:rsidP="00AE649A">
      <w:pPr>
        <w:numPr>
          <w:ilvl w:val="2"/>
          <w:numId w:val="158"/>
        </w:numPr>
        <w:overflowPunct w:val="0"/>
        <w:autoSpaceDE w:val="0"/>
        <w:autoSpaceDN w:val="0"/>
        <w:adjustRightInd w:val="0"/>
        <w:snapToGrid w:val="0"/>
        <w:spacing w:after="120"/>
        <w:textAlignment w:val="baseline"/>
        <w:rPr>
          <w:bCs/>
          <w:sz w:val="20"/>
          <w:szCs w:val="20"/>
          <w:highlight w:val="green"/>
          <w:lang w:val="en-US"/>
        </w:rPr>
      </w:pPr>
      <w:r w:rsidRPr="00F17F1B">
        <w:rPr>
          <w:bCs/>
          <w:sz w:val="20"/>
          <w:szCs w:val="20"/>
          <w:highlight w:val="green"/>
          <w:lang w:val="en-US"/>
        </w:rPr>
        <w:t xml:space="preserve">To start RAN4 discussion for SSB based L1 measurement firstly, and check </w:t>
      </w:r>
      <w:r w:rsidRPr="00F17F1B">
        <w:rPr>
          <w:rFonts w:hint="eastAsia"/>
          <w:bCs/>
          <w:sz w:val="20"/>
          <w:szCs w:val="20"/>
          <w:highlight w:val="green"/>
          <w:lang w:val="en-US"/>
        </w:rPr>
        <w:t>h</w:t>
      </w:r>
      <w:r w:rsidRPr="00F17F1B">
        <w:rPr>
          <w:bCs/>
          <w:sz w:val="20"/>
          <w:szCs w:val="20"/>
          <w:highlight w:val="green"/>
          <w:lang w:val="en-US"/>
        </w:rPr>
        <w:t xml:space="preserve">ow to apply/extend the agreements for SSB based L1 measurement to accommodate CSI-RS based L1 measurement. </w:t>
      </w:r>
    </w:p>
    <w:p w14:paraId="7192D505" w14:textId="77777777" w:rsidR="00017F69" w:rsidRPr="00017F69" w:rsidRDefault="00017F69" w:rsidP="00017F69">
      <w:pPr>
        <w:numPr>
          <w:ilvl w:val="1"/>
          <w:numId w:val="160"/>
        </w:numPr>
        <w:overflowPunct w:val="0"/>
        <w:autoSpaceDE w:val="0"/>
        <w:autoSpaceDN w:val="0"/>
        <w:adjustRightInd w:val="0"/>
        <w:snapToGrid w:val="0"/>
        <w:spacing w:after="120"/>
        <w:textAlignment w:val="baseline"/>
        <w:rPr>
          <w:bCs/>
          <w:sz w:val="20"/>
          <w:szCs w:val="20"/>
          <w:highlight w:val="green"/>
          <w:lang w:val="en-US"/>
        </w:rPr>
      </w:pPr>
      <w:r w:rsidRPr="00017F69">
        <w:rPr>
          <w:bCs/>
          <w:sz w:val="20"/>
          <w:szCs w:val="20"/>
          <w:highlight w:val="green"/>
          <w:lang w:val="en-US"/>
        </w:rPr>
        <w:t>From RAN4 RRM requirement perspective, for FR2-1, RRM requirements for multi-Rx based LTM L1 measurement is not considered in the WI scope.</w:t>
      </w:r>
    </w:p>
    <w:p w14:paraId="065A8164" w14:textId="77777777" w:rsidR="00017F69" w:rsidRPr="00017F69" w:rsidRDefault="00017F69" w:rsidP="00017F69">
      <w:pPr>
        <w:numPr>
          <w:ilvl w:val="1"/>
          <w:numId w:val="160"/>
        </w:numPr>
        <w:overflowPunct w:val="0"/>
        <w:autoSpaceDE w:val="0"/>
        <w:autoSpaceDN w:val="0"/>
        <w:adjustRightInd w:val="0"/>
        <w:snapToGrid w:val="0"/>
        <w:spacing w:after="120"/>
        <w:textAlignment w:val="baseline"/>
        <w:rPr>
          <w:bCs/>
          <w:sz w:val="20"/>
          <w:szCs w:val="20"/>
          <w:highlight w:val="green"/>
          <w:lang w:val="en-GB"/>
        </w:rPr>
      </w:pPr>
      <w:r w:rsidRPr="00017F69">
        <w:rPr>
          <w:bCs/>
          <w:sz w:val="20"/>
          <w:szCs w:val="20"/>
          <w:highlight w:val="green"/>
          <w:lang w:val="en-GB"/>
        </w:rPr>
        <w:t>RRM scope of Event triggered L1 measurement reporting</w:t>
      </w:r>
    </w:p>
    <w:p w14:paraId="6C6A85B5" w14:textId="1465CC6B" w:rsidR="00017F69" w:rsidRPr="00F17F1B" w:rsidRDefault="00017F69" w:rsidP="00017F69">
      <w:pPr>
        <w:numPr>
          <w:ilvl w:val="2"/>
          <w:numId w:val="160"/>
        </w:numPr>
        <w:overflowPunct w:val="0"/>
        <w:autoSpaceDE w:val="0"/>
        <w:autoSpaceDN w:val="0"/>
        <w:adjustRightInd w:val="0"/>
        <w:snapToGrid w:val="0"/>
        <w:spacing w:after="120"/>
        <w:textAlignment w:val="baseline"/>
        <w:rPr>
          <w:bCs/>
          <w:sz w:val="20"/>
          <w:szCs w:val="20"/>
          <w:highlight w:val="green"/>
          <w:lang w:val="en-US"/>
        </w:rPr>
      </w:pPr>
      <w:r w:rsidRPr="00017F69">
        <w:rPr>
          <w:bCs/>
          <w:sz w:val="20"/>
          <w:szCs w:val="20"/>
          <w:highlight w:val="green"/>
          <w:lang w:val="en-US"/>
        </w:rPr>
        <w:t>In addition to intra-frequency measurement and inter-frequency measurement without gap, support gap-based inter-frequency measurement for SSB-based L1 measurement. Further discuss for CSI-RS based L1 measurement.</w:t>
      </w:r>
    </w:p>
    <w:p w14:paraId="6CB232D8" w14:textId="77777777" w:rsidR="009F3F66" w:rsidRPr="00F17F1B" w:rsidRDefault="009F3F66" w:rsidP="009F3F66">
      <w:pPr>
        <w:rPr>
          <w:b/>
          <w:color w:val="000000" w:themeColor="text1"/>
          <w:sz w:val="20"/>
          <w:szCs w:val="20"/>
          <w:u w:val="single"/>
          <w:lang w:val="en-US" w:eastAsia="ko-KR"/>
        </w:rPr>
      </w:pPr>
    </w:p>
    <w:p w14:paraId="0B558BBF" w14:textId="77777777" w:rsidR="009F3F66" w:rsidRPr="00F17F1B" w:rsidRDefault="009F3F66" w:rsidP="00A805E9">
      <w:pPr>
        <w:pStyle w:val="Heading4"/>
        <w:numPr>
          <w:ilvl w:val="0"/>
          <w:numId w:val="0"/>
        </w:numPr>
      </w:pPr>
      <w:r w:rsidRPr="00F17F1B">
        <w:t>Issue 1-2: supported frequency range in RRM requirements</w:t>
      </w:r>
    </w:p>
    <w:p w14:paraId="6BDEDADA"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5F7ECD70"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To investigate RRM requirement impacts for Event-triggered L1 reporting, RAN4 start from FR2-1. At a later stage, RAN4 to investigate whether FR2-1 conclusions achieved in the WI can also be applied to FR1 (vivo)</w:t>
      </w:r>
    </w:p>
    <w:p w14:paraId="1E9C1F46"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6668953F"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Continue discussion.</w:t>
      </w:r>
    </w:p>
    <w:p w14:paraId="55328367" w14:textId="5FB4F719" w:rsidR="009F3F66" w:rsidRDefault="009F3F66" w:rsidP="009F3F66">
      <w:pPr>
        <w:rPr>
          <w:bCs/>
          <w:color w:val="000000" w:themeColor="text1"/>
          <w:sz w:val="20"/>
          <w:szCs w:val="20"/>
          <w:lang w:val="en-US" w:eastAsia="ko-KR"/>
        </w:rPr>
      </w:pPr>
    </w:p>
    <w:p w14:paraId="2F1D8020" w14:textId="022097D3" w:rsidR="008829F1" w:rsidRDefault="008829F1" w:rsidP="009F3F66">
      <w:pPr>
        <w:rPr>
          <w:bCs/>
          <w:color w:val="000000" w:themeColor="text1"/>
          <w:sz w:val="20"/>
          <w:szCs w:val="20"/>
          <w:lang w:val="en-US" w:eastAsia="ko-KR"/>
        </w:rPr>
      </w:pPr>
      <w:r>
        <w:rPr>
          <w:bCs/>
          <w:color w:val="000000" w:themeColor="text1"/>
          <w:sz w:val="20"/>
          <w:szCs w:val="20"/>
          <w:lang w:val="en-US" w:eastAsia="ko-KR"/>
        </w:rPr>
        <w:t>CMCC</w:t>
      </w:r>
      <w:r w:rsidR="003A07E3">
        <w:rPr>
          <w:bCs/>
          <w:color w:val="000000" w:themeColor="text1"/>
          <w:sz w:val="20"/>
          <w:szCs w:val="20"/>
          <w:lang w:val="en-US" w:eastAsia="ko-KR"/>
        </w:rPr>
        <w:t>/Ericsson</w:t>
      </w:r>
      <w:r>
        <w:rPr>
          <w:bCs/>
          <w:color w:val="000000" w:themeColor="text1"/>
          <w:sz w:val="20"/>
          <w:szCs w:val="20"/>
          <w:lang w:val="en-US" w:eastAsia="ko-KR"/>
        </w:rPr>
        <w:t>: not ok with option 1. Both FR1 and FR2-1 shall be considered.</w:t>
      </w:r>
    </w:p>
    <w:p w14:paraId="5372E621" w14:textId="77777777" w:rsidR="008829F1" w:rsidRDefault="008829F1" w:rsidP="009F3F66">
      <w:pPr>
        <w:rPr>
          <w:bCs/>
          <w:color w:val="000000" w:themeColor="text1"/>
          <w:sz w:val="20"/>
          <w:szCs w:val="20"/>
          <w:lang w:val="en-US" w:eastAsia="ko-KR"/>
        </w:rPr>
      </w:pPr>
    </w:p>
    <w:p w14:paraId="314CA20E" w14:textId="77777777" w:rsidR="00547C21" w:rsidRDefault="00226AF5" w:rsidP="009F3F66">
      <w:pPr>
        <w:pStyle w:val="ListParagraph"/>
        <w:numPr>
          <w:ilvl w:val="0"/>
          <w:numId w:val="158"/>
        </w:numPr>
        <w:ind w:firstLineChars="0"/>
        <w:rPr>
          <w:bCs/>
          <w:color w:val="000000" w:themeColor="text1"/>
          <w:sz w:val="20"/>
          <w:szCs w:val="20"/>
          <w:highlight w:val="yellow"/>
          <w:lang w:val="en-US"/>
        </w:rPr>
      </w:pPr>
      <w:r>
        <w:rPr>
          <w:bCs/>
          <w:color w:val="000000" w:themeColor="text1"/>
          <w:sz w:val="20"/>
          <w:szCs w:val="20"/>
          <w:highlight w:val="yellow"/>
          <w:lang w:val="en-US"/>
        </w:rPr>
        <w:t>A</w:t>
      </w:r>
      <w:r>
        <w:rPr>
          <w:rFonts w:hint="eastAsia"/>
          <w:bCs/>
          <w:color w:val="000000" w:themeColor="text1"/>
          <w:sz w:val="20"/>
          <w:szCs w:val="20"/>
          <w:highlight w:val="yellow"/>
          <w:lang w:val="en-US"/>
        </w:rPr>
        <w:t>d</w:t>
      </w:r>
      <w:r>
        <w:rPr>
          <w:bCs/>
          <w:color w:val="000000" w:themeColor="text1"/>
          <w:sz w:val="20"/>
          <w:szCs w:val="20"/>
          <w:highlight w:val="yellow"/>
          <w:lang w:val="en-US"/>
        </w:rPr>
        <w:t xml:space="preserve">-hoc </w:t>
      </w:r>
      <w:r w:rsidR="008829F1" w:rsidRPr="00107238">
        <w:rPr>
          <w:bCs/>
          <w:color w:val="000000" w:themeColor="text1"/>
          <w:sz w:val="20"/>
          <w:szCs w:val="20"/>
          <w:highlight w:val="yellow"/>
          <w:lang w:val="en-US"/>
        </w:rPr>
        <w:t xml:space="preserve">Agreement: </w:t>
      </w:r>
    </w:p>
    <w:p w14:paraId="0DE7E761" w14:textId="5F5DECA7" w:rsidR="009F3F66" w:rsidRPr="00547C21" w:rsidRDefault="003A07E3" w:rsidP="00547C21">
      <w:pPr>
        <w:pStyle w:val="ListParagraph"/>
        <w:numPr>
          <w:ilvl w:val="1"/>
          <w:numId w:val="158"/>
        </w:numPr>
        <w:ind w:firstLineChars="0"/>
        <w:rPr>
          <w:bCs/>
          <w:color w:val="000000" w:themeColor="text1"/>
          <w:sz w:val="20"/>
          <w:szCs w:val="20"/>
          <w:highlight w:val="yellow"/>
          <w:lang w:val="en-US"/>
        </w:rPr>
      </w:pPr>
      <w:r w:rsidRPr="00547C21">
        <w:rPr>
          <w:bCs/>
          <w:color w:val="000000" w:themeColor="text1"/>
          <w:sz w:val="20"/>
          <w:szCs w:val="20"/>
          <w:highlight w:val="yellow"/>
          <w:lang w:eastAsia="ko-KR"/>
        </w:rPr>
        <w:t>Both FR1 and FR2-1 are in scope of</w:t>
      </w:r>
      <w:r w:rsidR="008829F1" w:rsidRPr="00547C21">
        <w:rPr>
          <w:bCs/>
          <w:color w:val="000000" w:themeColor="text1"/>
          <w:sz w:val="20"/>
          <w:szCs w:val="20"/>
          <w:highlight w:val="yellow"/>
          <w:lang w:eastAsia="ko-KR"/>
        </w:rPr>
        <w:t xml:space="preserve"> RRM requirements for Event triggered L1 measurement reporting.</w:t>
      </w:r>
    </w:p>
    <w:p w14:paraId="77B66E11" w14:textId="77777777" w:rsidR="003A07E3" w:rsidRPr="008829F1" w:rsidRDefault="003A07E3" w:rsidP="009F3F66">
      <w:pPr>
        <w:rPr>
          <w:bCs/>
          <w:color w:val="000000" w:themeColor="text1"/>
          <w:sz w:val="20"/>
          <w:szCs w:val="20"/>
          <w:lang w:eastAsia="ko-KR"/>
        </w:rPr>
      </w:pPr>
    </w:p>
    <w:p w14:paraId="51C2AE88" w14:textId="77777777" w:rsidR="008829F1" w:rsidRPr="00F17F1B" w:rsidRDefault="008829F1" w:rsidP="009F3F66">
      <w:pPr>
        <w:rPr>
          <w:b/>
          <w:color w:val="000000" w:themeColor="text1"/>
          <w:sz w:val="20"/>
          <w:szCs w:val="20"/>
          <w:u w:val="single"/>
          <w:lang w:val="en-US" w:eastAsia="ko-KR"/>
        </w:rPr>
      </w:pPr>
    </w:p>
    <w:p w14:paraId="14A4295E" w14:textId="77777777" w:rsidR="009F3F66" w:rsidRPr="00F17F1B" w:rsidRDefault="009F3F66" w:rsidP="00A805E9">
      <w:pPr>
        <w:pStyle w:val="Heading4"/>
        <w:numPr>
          <w:ilvl w:val="0"/>
          <w:numId w:val="0"/>
        </w:numPr>
      </w:pPr>
      <w:r w:rsidRPr="00F17F1B">
        <w:t>Issue 1-3: Requirements for reporting criteria per measurement category</w:t>
      </w:r>
    </w:p>
    <w:p w14:paraId="78D3A64E"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6A9FF026"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(MTK)</w:t>
      </w:r>
    </w:p>
    <w:p w14:paraId="14CCDEB7"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Define a separate capability for supported number of events triggered L1 measurement reporting.</w:t>
      </w:r>
    </w:p>
    <w:p w14:paraId="1288BE18"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lastRenderedPageBreak/>
        <w:t>Focus on SSB based L1-RSRP measurement for event triggered reporting at first.</w:t>
      </w:r>
    </w:p>
    <w:p w14:paraId="22F14742"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1D476CB8" w14:textId="77777777" w:rsidR="009F3F66" w:rsidRPr="00F17F1B" w:rsidRDefault="009F3F66" w:rsidP="009F3F66">
      <w:pPr>
        <w:pStyle w:val="ListParagraph"/>
        <w:numPr>
          <w:ilvl w:val="3"/>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if the LTM-CSI-ReportConfig is linked to multiple cells on different frequency layer, then the number of events related to this LTM-CSI-ReportConfig should be counted no less than the number of frequency layers.</w:t>
      </w:r>
    </w:p>
    <w:p w14:paraId="58229C18" w14:textId="77777777" w:rsidR="009F3F66" w:rsidRPr="00F17F1B" w:rsidRDefault="009F3F66" w:rsidP="009F3F66">
      <w:pPr>
        <w:pStyle w:val="ListParagraph"/>
        <w:numPr>
          <w:ilvl w:val="3"/>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 inform RAN2 that the events related to different candidate cells on different frequency layers are regarded as different events and ask RAN2 to take this into consideration when design the signaling.</w:t>
      </w:r>
    </w:p>
    <w:p w14:paraId="42CB28F9"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 discuss and confirm in RAN4#112bis that whether requirements for reporting criteria per measurement category needs to be updated to cover L1-RSRP measurement on neighbor cell. If needed, it is proposed to use the following table as baseline. (Apple)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9F3F66" w:rsidRPr="00F17F1B" w14:paraId="7C28BABB" w14:textId="77777777" w:rsidTr="00A34BA8">
        <w:trPr>
          <w:cantSplit/>
          <w:jc w:val="center"/>
        </w:trPr>
        <w:tc>
          <w:tcPr>
            <w:tcW w:w="4395" w:type="dxa"/>
          </w:tcPr>
          <w:p w14:paraId="06EFB3A6" w14:textId="77777777" w:rsidR="009F3F66" w:rsidRPr="00F17F1B" w:rsidRDefault="009F3F66" w:rsidP="00A34BA8">
            <w:pPr>
              <w:pStyle w:val="TAH"/>
              <w:rPr>
                <w:rFonts w:cs="Arial"/>
                <w:lang w:val="en-US"/>
              </w:rPr>
            </w:pPr>
            <w:r w:rsidRPr="00F17F1B">
              <w:rPr>
                <w:rFonts w:cs="v4.2.0"/>
                <w:lang w:val="en-US"/>
              </w:rPr>
              <w:lastRenderedPageBreak/>
              <w:t>Measurement category</w:t>
            </w:r>
          </w:p>
        </w:tc>
        <w:tc>
          <w:tcPr>
            <w:tcW w:w="992" w:type="dxa"/>
          </w:tcPr>
          <w:p w14:paraId="34CB9CF4" w14:textId="77777777" w:rsidR="009F3F66" w:rsidRPr="00F17F1B" w:rsidRDefault="009F3F66" w:rsidP="00A34BA8">
            <w:pPr>
              <w:pStyle w:val="TAH"/>
              <w:rPr>
                <w:rFonts w:cs="Arial"/>
                <w:lang w:val="en-US"/>
              </w:rPr>
            </w:pPr>
            <w:r w:rsidRPr="00F17F1B">
              <w:rPr>
                <w:rFonts w:cs="v4.2.0"/>
                <w:lang w:val="en-US"/>
              </w:rPr>
              <w:t>E</w:t>
            </w:r>
            <w:r w:rsidRPr="00F17F1B">
              <w:rPr>
                <w:rFonts w:cs="v4.2.0"/>
                <w:vertAlign w:val="subscript"/>
                <w:lang w:val="en-US"/>
              </w:rPr>
              <w:t>cat</w:t>
            </w:r>
          </w:p>
        </w:tc>
        <w:tc>
          <w:tcPr>
            <w:tcW w:w="4094" w:type="dxa"/>
          </w:tcPr>
          <w:p w14:paraId="02511895" w14:textId="77777777" w:rsidR="009F3F66" w:rsidRPr="00F17F1B" w:rsidRDefault="009F3F66" w:rsidP="00A34BA8">
            <w:pPr>
              <w:pStyle w:val="TAH"/>
              <w:rPr>
                <w:rFonts w:cs="Arial"/>
                <w:lang w:val="en-US"/>
              </w:rPr>
            </w:pPr>
            <w:r w:rsidRPr="00F17F1B">
              <w:rPr>
                <w:rFonts w:cs="v4.2.0"/>
                <w:lang w:val="en-US"/>
              </w:rPr>
              <w:t>Note</w:t>
            </w:r>
          </w:p>
        </w:tc>
      </w:tr>
      <w:tr w:rsidR="009F3F66" w:rsidRPr="00F17F1B" w14:paraId="3B2A66B1" w14:textId="77777777" w:rsidTr="00A34BA8">
        <w:trPr>
          <w:cantSplit/>
          <w:jc w:val="center"/>
        </w:trPr>
        <w:tc>
          <w:tcPr>
            <w:tcW w:w="4395" w:type="dxa"/>
          </w:tcPr>
          <w:p w14:paraId="41909764" w14:textId="77777777" w:rsidR="009F3F66" w:rsidRPr="00F17F1B" w:rsidRDefault="009F3F66" w:rsidP="00A34BA8">
            <w:pPr>
              <w:pStyle w:val="TAL"/>
              <w:rPr>
                <w:rFonts w:cs="Arial"/>
                <w:lang w:val="en-US"/>
              </w:rPr>
            </w:pPr>
            <w:r w:rsidRPr="00F17F1B">
              <w:rPr>
                <w:rFonts w:cs="Arial"/>
                <w:lang w:val="en-US"/>
              </w:rPr>
              <w:t xml:space="preserve">Intra-frequency </w:t>
            </w:r>
            <w:r w:rsidRPr="00F17F1B">
              <w:rPr>
                <w:rFonts w:cs="Arial"/>
                <w:vertAlign w:val="superscript"/>
                <w:lang w:val="en-US"/>
              </w:rPr>
              <w:t>Note 1,2,3,4,5</w:t>
            </w:r>
          </w:p>
        </w:tc>
        <w:tc>
          <w:tcPr>
            <w:tcW w:w="992" w:type="dxa"/>
          </w:tcPr>
          <w:p w14:paraId="630CA0AE" w14:textId="77777777" w:rsidR="009F3F66" w:rsidRPr="00F17F1B" w:rsidRDefault="009F3F66" w:rsidP="00A34BA8">
            <w:pPr>
              <w:pStyle w:val="TAC"/>
              <w:rPr>
                <w:rFonts w:cs="Arial"/>
                <w:lang w:val="en-US"/>
              </w:rPr>
            </w:pPr>
            <w:r w:rsidRPr="00F17F1B">
              <w:rPr>
                <w:rFonts w:cs="Arial"/>
                <w:lang w:val="en-US"/>
              </w:rPr>
              <w:t>9</w:t>
            </w:r>
          </w:p>
        </w:tc>
        <w:tc>
          <w:tcPr>
            <w:tcW w:w="4094" w:type="dxa"/>
          </w:tcPr>
          <w:p w14:paraId="767D2CBE" w14:textId="77777777" w:rsidR="009F3F66" w:rsidRPr="00F17F1B" w:rsidRDefault="009F3F66" w:rsidP="00A34BA8">
            <w:pPr>
              <w:pStyle w:val="TAL"/>
              <w:rPr>
                <w:rFonts w:cs="Arial"/>
                <w:lang w:val="en-US"/>
              </w:rPr>
            </w:pPr>
            <w:r w:rsidRPr="00F17F1B">
              <w:rPr>
                <w:lang w:val="en-US"/>
              </w:rPr>
              <w:t xml:space="preserve">Events for any one or a combination of intra-frequency SS-RSRP, </w:t>
            </w:r>
            <w:r w:rsidRPr="00F17F1B">
              <w:rPr>
                <w:color w:val="FF0000"/>
                <w:lang w:val="en-US"/>
              </w:rPr>
              <w:t xml:space="preserve">SSB based L1-RSRP, CSI-RS based L1 RSRP, </w:t>
            </w:r>
            <w:r w:rsidRPr="00F17F1B">
              <w:rPr>
                <w:lang w:val="en-US"/>
              </w:rPr>
              <w:t>SS-RSRQ, SS-SINR,  CSI-RSRP, CSI-RSRQ, and CSI-SINR for NG-RAN intra-frequency cells</w:t>
            </w:r>
          </w:p>
        </w:tc>
      </w:tr>
      <w:tr w:rsidR="009F3F66" w:rsidRPr="00F17F1B" w14:paraId="34D173AB" w14:textId="77777777" w:rsidTr="00A34BA8">
        <w:trPr>
          <w:cantSplit/>
          <w:jc w:val="center"/>
        </w:trPr>
        <w:tc>
          <w:tcPr>
            <w:tcW w:w="4395" w:type="dxa"/>
          </w:tcPr>
          <w:p w14:paraId="64B25CE8" w14:textId="77777777" w:rsidR="009F3F66" w:rsidRPr="00F17F1B" w:rsidRDefault="009F3F66" w:rsidP="00A34BA8">
            <w:pPr>
              <w:pStyle w:val="TAL"/>
              <w:rPr>
                <w:rFonts w:cs="Arial"/>
                <w:lang w:val="en-US"/>
              </w:rPr>
            </w:pPr>
            <w:r w:rsidRPr="00F17F1B">
              <w:rPr>
                <w:rFonts w:cs="Arial"/>
                <w:lang w:val="en-US"/>
              </w:rPr>
              <w:t>Inter-frequency</w:t>
            </w:r>
            <w:r w:rsidRPr="00F17F1B">
              <w:rPr>
                <w:rFonts w:cs="Arial"/>
                <w:vertAlign w:val="superscript"/>
                <w:lang w:val="en-US"/>
              </w:rPr>
              <w:t xml:space="preserve"> Note 2,3,4,5</w:t>
            </w:r>
          </w:p>
        </w:tc>
        <w:tc>
          <w:tcPr>
            <w:tcW w:w="992" w:type="dxa"/>
          </w:tcPr>
          <w:p w14:paraId="29A30A7F" w14:textId="77777777" w:rsidR="009F3F66" w:rsidRPr="00F17F1B" w:rsidRDefault="009F3F66" w:rsidP="00A34BA8">
            <w:pPr>
              <w:pStyle w:val="TAC"/>
              <w:rPr>
                <w:rFonts w:cs="Arial"/>
                <w:lang w:val="en-US"/>
              </w:rPr>
            </w:pPr>
            <w:r w:rsidRPr="00F17F1B">
              <w:rPr>
                <w:rFonts w:cs="Arial"/>
                <w:lang w:val="en-US"/>
              </w:rPr>
              <w:t>10</w:t>
            </w:r>
          </w:p>
        </w:tc>
        <w:tc>
          <w:tcPr>
            <w:tcW w:w="4094" w:type="dxa"/>
          </w:tcPr>
          <w:p w14:paraId="6ED67849" w14:textId="77777777" w:rsidR="009F3F66" w:rsidRPr="00F17F1B" w:rsidRDefault="009F3F66" w:rsidP="00A34BA8">
            <w:pPr>
              <w:pStyle w:val="TAL"/>
              <w:rPr>
                <w:rFonts w:cs="Arial"/>
                <w:lang w:val="en-US"/>
              </w:rPr>
            </w:pPr>
            <w:r w:rsidRPr="00F17F1B">
              <w:rPr>
                <w:lang w:val="en-US"/>
              </w:rPr>
              <w:t xml:space="preserve">Events for any one or a combination of inter-frequency SS-RSRP, </w:t>
            </w:r>
            <w:r w:rsidRPr="00F17F1B">
              <w:rPr>
                <w:color w:val="FF0000"/>
                <w:lang w:val="en-US"/>
              </w:rPr>
              <w:t xml:space="preserve">SSB based L1-RSRP, CSI-RS based L1 RSRP, </w:t>
            </w:r>
            <w:r w:rsidRPr="00F17F1B">
              <w:rPr>
                <w:lang w:val="en-US"/>
              </w:rPr>
              <w:t>SS-RSRQ, SS-SINR</w:t>
            </w:r>
            <w:r w:rsidRPr="00F17F1B">
              <w:rPr>
                <w:rFonts w:asciiTheme="minorEastAsia" w:eastAsiaTheme="minorEastAsia" w:hAnsiTheme="minorEastAsia"/>
                <w:lang w:val="en-US"/>
              </w:rPr>
              <w:t>,</w:t>
            </w:r>
            <w:r w:rsidRPr="00F17F1B">
              <w:rPr>
                <w:lang w:val="en-US"/>
              </w:rPr>
              <w:t xml:space="preserve"> </w:t>
            </w:r>
            <w:r w:rsidRPr="00F17F1B">
              <w:rPr>
                <w:rFonts w:cs="Arial"/>
                <w:lang w:val="en-US"/>
              </w:rPr>
              <w:t>CSI-RSRP, CSI-RSRQ, and CSI-SINR</w:t>
            </w:r>
            <w:r w:rsidRPr="00F17F1B">
              <w:rPr>
                <w:lang w:val="en-US"/>
              </w:rPr>
              <w:t xml:space="preserve"> for NG-RAN inter-frequency cells</w:t>
            </w:r>
          </w:p>
        </w:tc>
      </w:tr>
      <w:tr w:rsidR="009F3F66" w:rsidRPr="00F17F1B" w14:paraId="127AF60C" w14:textId="77777777" w:rsidTr="00A34BA8">
        <w:trPr>
          <w:cantSplit/>
          <w:jc w:val="center"/>
        </w:trPr>
        <w:tc>
          <w:tcPr>
            <w:tcW w:w="4395" w:type="dxa"/>
          </w:tcPr>
          <w:p w14:paraId="624F3738" w14:textId="77777777" w:rsidR="009F3F66" w:rsidRPr="00F17F1B" w:rsidRDefault="009F3F66" w:rsidP="00A34BA8">
            <w:pPr>
              <w:pStyle w:val="TAL"/>
              <w:rPr>
                <w:rFonts w:cs="Arial"/>
                <w:lang w:val="en-US"/>
              </w:rPr>
            </w:pPr>
            <w:r w:rsidRPr="00F17F1B">
              <w:rPr>
                <w:rFonts w:cs="Arial"/>
                <w:lang w:val="en-US"/>
              </w:rPr>
              <w:t>Inter-RAT (E-UTRA FDD, E-UTRA TDD)</w:t>
            </w:r>
            <w:r w:rsidRPr="00F17F1B">
              <w:rPr>
                <w:rFonts w:cs="Arial"/>
                <w:vertAlign w:val="superscript"/>
                <w:lang w:val="en-US"/>
              </w:rPr>
              <w:t xml:space="preserve"> Note 2,4,5</w:t>
            </w:r>
          </w:p>
        </w:tc>
        <w:tc>
          <w:tcPr>
            <w:tcW w:w="992" w:type="dxa"/>
          </w:tcPr>
          <w:p w14:paraId="14063FDB" w14:textId="77777777" w:rsidR="009F3F66" w:rsidRPr="00F17F1B" w:rsidRDefault="009F3F66" w:rsidP="00A34BA8">
            <w:pPr>
              <w:pStyle w:val="TAC"/>
              <w:rPr>
                <w:rFonts w:cs="Arial"/>
                <w:lang w:val="en-US"/>
              </w:rPr>
            </w:pPr>
            <w:r w:rsidRPr="00F17F1B">
              <w:rPr>
                <w:rFonts w:cs="Arial"/>
                <w:lang w:val="en-US"/>
              </w:rPr>
              <w:t>10</w:t>
            </w:r>
          </w:p>
        </w:tc>
        <w:tc>
          <w:tcPr>
            <w:tcW w:w="4094" w:type="dxa"/>
          </w:tcPr>
          <w:p w14:paraId="4ECC663C" w14:textId="77777777" w:rsidR="009F3F66" w:rsidRPr="00F17F1B" w:rsidRDefault="009F3F66" w:rsidP="00A34BA8">
            <w:pPr>
              <w:pStyle w:val="TAL"/>
              <w:rPr>
                <w:rFonts w:cs="Arial"/>
                <w:lang w:val="en-US"/>
              </w:rPr>
            </w:pPr>
            <w:r w:rsidRPr="00F17F1B">
              <w:rPr>
                <w:rFonts w:cs="Arial"/>
                <w:lang w:val="en-US"/>
              </w:rPr>
              <w:t xml:space="preserve">Only applicable for UE with this (inter-RAT) capability. These reporting criteria apply for any E-UTRA </w:t>
            </w:r>
            <w:r w:rsidRPr="00F17F1B">
              <w:rPr>
                <w:szCs w:val="18"/>
                <w:lang w:val="en-US"/>
              </w:rPr>
              <w:t>carrier frequencies other than the carrier frequency of the E-UTRA PSCell</w:t>
            </w:r>
            <w:r w:rsidRPr="00F17F1B">
              <w:rPr>
                <w:rFonts w:cs="Arial"/>
                <w:szCs w:val="18"/>
                <w:lang w:val="en-US"/>
              </w:rPr>
              <w:t xml:space="preserve"> or E-UTRA SCell</w:t>
            </w:r>
            <w:r w:rsidRPr="00F17F1B">
              <w:rPr>
                <w:rFonts w:cs="Arial"/>
                <w:lang w:val="en-US"/>
              </w:rPr>
              <w:t>.</w:t>
            </w:r>
          </w:p>
        </w:tc>
      </w:tr>
      <w:tr w:rsidR="009F3F66" w:rsidRPr="00F17F1B" w14:paraId="210E5D5E" w14:textId="77777777" w:rsidTr="00A34BA8">
        <w:trPr>
          <w:cantSplit/>
          <w:jc w:val="center"/>
        </w:trPr>
        <w:tc>
          <w:tcPr>
            <w:tcW w:w="4395" w:type="dxa"/>
          </w:tcPr>
          <w:p w14:paraId="123DF391" w14:textId="77777777" w:rsidR="009F3F66" w:rsidRPr="00F17F1B" w:rsidRDefault="009F3F66" w:rsidP="00A34BA8">
            <w:pPr>
              <w:pStyle w:val="TAL"/>
              <w:rPr>
                <w:rFonts w:cs="Arial"/>
                <w:lang w:val="en-US"/>
              </w:rPr>
            </w:pPr>
            <w:r w:rsidRPr="00F17F1B">
              <w:rPr>
                <w:rFonts w:cs="Arial"/>
                <w:lang w:val="en-US"/>
              </w:rPr>
              <w:t>Inter-RAT (E-UTRA FDD, E-UTRA TDD) RSTD</w:t>
            </w:r>
            <w:r w:rsidRPr="00F17F1B">
              <w:rPr>
                <w:rFonts w:cs="Arial"/>
                <w:vertAlign w:val="superscript"/>
                <w:lang w:val="en-US"/>
              </w:rPr>
              <w:t xml:space="preserve"> Note 2,4,5</w:t>
            </w:r>
          </w:p>
        </w:tc>
        <w:tc>
          <w:tcPr>
            <w:tcW w:w="992" w:type="dxa"/>
          </w:tcPr>
          <w:p w14:paraId="6DB5C6E8"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719CAC30" w14:textId="77777777" w:rsidR="009F3F66" w:rsidRPr="00F17F1B" w:rsidRDefault="009F3F66" w:rsidP="00A34BA8">
            <w:pPr>
              <w:pStyle w:val="TAL"/>
              <w:rPr>
                <w:rFonts w:cs="Arial"/>
                <w:lang w:val="en-US"/>
              </w:rPr>
            </w:pPr>
            <w:r w:rsidRPr="00F17F1B">
              <w:rPr>
                <w:rFonts w:cs="Arial"/>
                <w:lang w:val="en-US"/>
              </w:rPr>
              <w:t>Inter-RAT RSTD measurement reporting for UE supporting OTDOA; 1 report capable of minimum 16 inter-RAT cell measurements.</w:t>
            </w:r>
          </w:p>
          <w:p w14:paraId="22869BA9" w14:textId="77777777" w:rsidR="009F3F66" w:rsidRPr="00F17F1B" w:rsidRDefault="009F3F66" w:rsidP="00A34BA8">
            <w:pPr>
              <w:pStyle w:val="TAL"/>
              <w:rPr>
                <w:rFonts w:cs="Arial"/>
                <w:lang w:val="en-US"/>
              </w:rPr>
            </w:pPr>
            <w:r w:rsidRPr="00F17F1B">
              <w:rPr>
                <w:rFonts w:cs="Arial"/>
                <w:lang w:val="en-US"/>
              </w:rPr>
              <w:t xml:space="preserve">Only applicable for UE with this (inter-RAT RSTD via LPP [22]) capability. These reporting criteria apply for any E-UTRA </w:t>
            </w:r>
            <w:r w:rsidRPr="00F17F1B">
              <w:rPr>
                <w:szCs w:val="18"/>
                <w:lang w:val="en-US"/>
              </w:rPr>
              <w:t>carrier frequencies other than the carrier frequency of the E-UTRA PSCell</w:t>
            </w:r>
            <w:r w:rsidRPr="00F17F1B">
              <w:rPr>
                <w:rFonts w:cs="Arial"/>
                <w:szCs w:val="18"/>
                <w:lang w:val="en-US"/>
              </w:rPr>
              <w:t xml:space="preserve"> or E-UTRA SCell.</w:t>
            </w:r>
          </w:p>
        </w:tc>
      </w:tr>
      <w:tr w:rsidR="009F3F66" w:rsidRPr="00F17F1B" w14:paraId="0BC943A9" w14:textId="77777777" w:rsidTr="00A34BA8">
        <w:trPr>
          <w:cantSplit/>
          <w:jc w:val="center"/>
        </w:trPr>
        <w:tc>
          <w:tcPr>
            <w:tcW w:w="4395" w:type="dxa"/>
          </w:tcPr>
          <w:p w14:paraId="3F2090C0" w14:textId="77777777" w:rsidR="009F3F66" w:rsidRPr="00F17F1B" w:rsidRDefault="009F3F66" w:rsidP="00A34BA8">
            <w:pPr>
              <w:pStyle w:val="TAL"/>
              <w:rPr>
                <w:rFonts w:cs="Arial"/>
                <w:lang w:val="en-US"/>
              </w:rPr>
            </w:pPr>
            <w:r w:rsidRPr="00F17F1B">
              <w:rPr>
                <w:rFonts w:cs="Arial"/>
                <w:lang w:val="en-US"/>
              </w:rPr>
              <w:t>Inter-RAT (E-UTRA FDD, E-UTRA TDD) RSRP and RSRQ measurements for E-CID</w:t>
            </w:r>
            <w:r w:rsidRPr="00F17F1B">
              <w:rPr>
                <w:rFonts w:cs="Arial"/>
                <w:vertAlign w:val="superscript"/>
                <w:lang w:val="en-US"/>
              </w:rPr>
              <w:t xml:space="preserve"> Note 2,4,5</w:t>
            </w:r>
          </w:p>
        </w:tc>
        <w:tc>
          <w:tcPr>
            <w:tcW w:w="992" w:type="dxa"/>
          </w:tcPr>
          <w:p w14:paraId="5F5DF907"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3327753C" w14:textId="77777777" w:rsidR="009F3F66" w:rsidRPr="00F17F1B" w:rsidRDefault="009F3F66" w:rsidP="00A34BA8">
            <w:pPr>
              <w:pStyle w:val="TAL"/>
              <w:rPr>
                <w:rFonts w:cs="Arial"/>
                <w:lang w:val="en-US"/>
              </w:rPr>
            </w:pPr>
            <w:r w:rsidRPr="00F17F1B">
              <w:rPr>
                <w:rFonts w:cs="Arial"/>
                <w:lang w:val="en-US"/>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F17F1B">
              <w:rPr>
                <w:szCs w:val="18"/>
                <w:lang w:val="en-US"/>
              </w:rPr>
              <w:t>carrier frequencies other than the carrier frequency of the E-UTRA PSCell</w:t>
            </w:r>
            <w:r w:rsidRPr="00F17F1B">
              <w:rPr>
                <w:rFonts w:cs="Arial"/>
                <w:szCs w:val="18"/>
                <w:lang w:val="en-US"/>
              </w:rPr>
              <w:t xml:space="preserve"> or E-UTRA SCell</w:t>
            </w:r>
            <w:r w:rsidRPr="00F17F1B">
              <w:rPr>
                <w:rFonts w:cs="Arial"/>
                <w:lang w:val="en-US"/>
              </w:rPr>
              <w:t>.</w:t>
            </w:r>
          </w:p>
        </w:tc>
      </w:tr>
      <w:tr w:rsidR="009F3F66" w:rsidRPr="00F17F1B" w14:paraId="3053B174" w14:textId="77777777" w:rsidTr="00A34BA8">
        <w:trPr>
          <w:cantSplit/>
          <w:jc w:val="center"/>
        </w:trPr>
        <w:tc>
          <w:tcPr>
            <w:tcW w:w="4395" w:type="dxa"/>
          </w:tcPr>
          <w:p w14:paraId="43355B19" w14:textId="77777777" w:rsidR="009F3F66" w:rsidRPr="00F17F1B" w:rsidRDefault="009F3F66" w:rsidP="00A34BA8">
            <w:pPr>
              <w:pStyle w:val="TAL"/>
              <w:rPr>
                <w:rFonts w:cs="Arial"/>
                <w:lang w:val="en-US"/>
              </w:rPr>
            </w:pPr>
            <w:r w:rsidRPr="00F17F1B">
              <w:rPr>
                <w:lang w:val="en-US"/>
              </w:rPr>
              <w:t>Intra-frequency RSSI and channel occupancy measurements with CCA</w:t>
            </w:r>
            <w:r w:rsidRPr="00F17F1B">
              <w:rPr>
                <w:vertAlign w:val="superscript"/>
                <w:lang w:val="en-US"/>
              </w:rPr>
              <w:t xml:space="preserve"> Note 1,2,3</w:t>
            </w:r>
          </w:p>
        </w:tc>
        <w:tc>
          <w:tcPr>
            <w:tcW w:w="992" w:type="dxa"/>
          </w:tcPr>
          <w:p w14:paraId="70F4AA77" w14:textId="77777777" w:rsidR="009F3F66" w:rsidRPr="00F17F1B" w:rsidRDefault="009F3F66" w:rsidP="00A34BA8">
            <w:pPr>
              <w:pStyle w:val="TAC"/>
              <w:rPr>
                <w:lang w:val="en-US"/>
              </w:rPr>
            </w:pPr>
            <w:r w:rsidRPr="00F17F1B">
              <w:rPr>
                <w:lang w:val="en-US"/>
              </w:rPr>
              <w:t>1</w:t>
            </w:r>
          </w:p>
        </w:tc>
        <w:tc>
          <w:tcPr>
            <w:tcW w:w="4094" w:type="dxa"/>
          </w:tcPr>
          <w:p w14:paraId="753C9602" w14:textId="77777777" w:rsidR="009F3F66" w:rsidRPr="00F17F1B" w:rsidRDefault="009F3F66" w:rsidP="00A34BA8">
            <w:pPr>
              <w:pStyle w:val="TAL"/>
              <w:rPr>
                <w:rFonts w:cs="Arial"/>
                <w:lang w:val="en-US"/>
              </w:rPr>
            </w:pPr>
            <w:r w:rsidRPr="00F17F1B">
              <w:rPr>
                <w:lang w:val="en-US"/>
              </w:rPr>
              <w:t xml:space="preserve">One report capable of one RSSI and one channel occupancy measurements over a channel [TS 37.213] with CCA. Applicable for UE capable of performing and reporting RSSI and channel occupancy on carrier frequencies under CCA. </w:t>
            </w:r>
          </w:p>
        </w:tc>
      </w:tr>
      <w:tr w:rsidR="009F3F66" w:rsidRPr="00F17F1B" w14:paraId="25D103C0" w14:textId="77777777" w:rsidTr="00A34BA8">
        <w:trPr>
          <w:cantSplit/>
          <w:jc w:val="center"/>
        </w:trPr>
        <w:tc>
          <w:tcPr>
            <w:tcW w:w="4395" w:type="dxa"/>
          </w:tcPr>
          <w:p w14:paraId="15CB8A2E" w14:textId="77777777" w:rsidR="009F3F66" w:rsidRPr="00F17F1B" w:rsidRDefault="009F3F66" w:rsidP="00A34BA8">
            <w:pPr>
              <w:pStyle w:val="TAL"/>
              <w:rPr>
                <w:rFonts w:cs="Arial"/>
                <w:lang w:val="en-US"/>
              </w:rPr>
            </w:pPr>
            <w:r w:rsidRPr="00F17F1B">
              <w:rPr>
                <w:lang w:val="en-US"/>
              </w:rPr>
              <w:t>Inter-frequency RSSI and channel occupancy measurements with CCA</w:t>
            </w:r>
            <w:r w:rsidRPr="00F17F1B">
              <w:rPr>
                <w:vertAlign w:val="superscript"/>
                <w:lang w:val="en-US"/>
              </w:rPr>
              <w:t xml:space="preserve"> Note 2,3</w:t>
            </w:r>
          </w:p>
        </w:tc>
        <w:tc>
          <w:tcPr>
            <w:tcW w:w="992" w:type="dxa"/>
          </w:tcPr>
          <w:p w14:paraId="3C80D4C9" w14:textId="77777777" w:rsidR="009F3F66" w:rsidRPr="00F17F1B" w:rsidRDefault="009F3F66" w:rsidP="00A34BA8">
            <w:pPr>
              <w:pStyle w:val="TAC"/>
              <w:rPr>
                <w:lang w:val="en-US"/>
              </w:rPr>
            </w:pPr>
            <w:r w:rsidRPr="00F17F1B">
              <w:rPr>
                <w:lang w:val="en-US"/>
              </w:rPr>
              <w:t>1</w:t>
            </w:r>
          </w:p>
        </w:tc>
        <w:tc>
          <w:tcPr>
            <w:tcW w:w="4094" w:type="dxa"/>
          </w:tcPr>
          <w:p w14:paraId="35700733" w14:textId="77777777" w:rsidR="009F3F66" w:rsidRPr="00F17F1B" w:rsidRDefault="009F3F66" w:rsidP="00A34BA8">
            <w:pPr>
              <w:pStyle w:val="TAL"/>
              <w:rPr>
                <w:rFonts w:cs="Arial"/>
                <w:lang w:val="en-US"/>
              </w:rPr>
            </w:pPr>
            <w:r w:rsidRPr="00F17F1B">
              <w:rPr>
                <w:lang w:val="en-US"/>
              </w:rPr>
              <w:t>One report capable of one RSSI and one channel occupancy measurements over a channel [TS 37.213] with CCA. Applicable for UE capable of performing and reporting RSSI and channel occupancy on carrier frequencies under CCA.</w:t>
            </w:r>
          </w:p>
        </w:tc>
      </w:tr>
      <w:tr w:rsidR="009F3F66" w:rsidRPr="00F17F1B" w14:paraId="5462ADC4" w14:textId="77777777" w:rsidTr="00A34BA8">
        <w:trPr>
          <w:cantSplit/>
          <w:jc w:val="center"/>
        </w:trPr>
        <w:tc>
          <w:tcPr>
            <w:tcW w:w="4395" w:type="dxa"/>
          </w:tcPr>
          <w:p w14:paraId="5E899685" w14:textId="77777777" w:rsidR="009F3F66" w:rsidRPr="00F17F1B" w:rsidRDefault="009F3F66" w:rsidP="00A34BA8">
            <w:pPr>
              <w:pStyle w:val="TAL"/>
              <w:rPr>
                <w:lang w:val="en-US"/>
              </w:rPr>
            </w:pPr>
            <w:r w:rsidRPr="00F17F1B">
              <w:rPr>
                <w:rFonts w:cs="Arial"/>
                <w:lang w:val="en-US"/>
              </w:rPr>
              <w:t>Intra-frequency SSB-based measurements for NR E-CID</w:t>
            </w:r>
            <w:r w:rsidRPr="00F17F1B">
              <w:rPr>
                <w:rFonts w:cs="Arial"/>
                <w:vertAlign w:val="superscript"/>
                <w:lang w:val="en-US"/>
              </w:rPr>
              <w:t xml:space="preserve"> Note 1,2,3,4,5</w:t>
            </w:r>
          </w:p>
        </w:tc>
        <w:tc>
          <w:tcPr>
            <w:tcW w:w="992" w:type="dxa"/>
          </w:tcPr>
          <w:p w14:paraId="5F6047E1" w14:textId="77777777" w:rsidR="009F3F66" w:rsidRPr="00F17F1B" w:rsidRDefault="009F3F66" w:rsidP="00A34BA8">
            <w:pPr>
              <w:pStyle w:val="TAC"/>
              <w:rPr>
                <w:lang w:val="en-US"/>
              </w:rPr>
            </w:pPr>
            <w:r w:rsidRPr="00F17F1B">
              <w:rPr>
                <w:rFonts w:cs="Arial"/>
                <w:lang w:val="en-US"/>
              </w:rPr>
              <w:t>1</w:t>
            </w:r>
          </w:p>
        </w:tc>
        <w:tc>
          <w:tcPr>
            <w:tcW w:w="4094" w:type="dxa"/>
          </w:tcPr>
          <w:p w14:paraId="0BB25B3B" w14:textId="77777777" w:rsidR="009F3F66" w:rsidRPr="00F17F1B" w:rsidRDefault="009F3F66" w:rsidP="00A34BA8">
            <w:pPr>
              <w:pStyle w:val="TAL"/>
              <w:rPr>
                <w:lang w:val="en-US"/>
              </w:rPr>
            </w:pPr>
            <w:r w:rsidRPr="00F17F1B">
              <w:rPr>
                <w:rFonts w:cs="Arial"/>
                <w:lang w:val="en-US"/>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9F3F66" w:rsidRPr="00F17F1B" w14:paraId="16DFA5C8" w14:textId="77777777" w:rsidTr="00A34BA8">
        <w:trPr>
          <w:cantSplit/>
          <w:jc w:val="center"/>
        </w:trPr>
        <w:tc>
          <w:tcPr>
            <w:tcW w:w="4395" w:type="dxa"/>
          </w:tcPr>
          <w:p w14:paraId="68B10F0B" w14:textId="77777777" w:rsidR="009F3F66" w:rsidRPr="00F17F1B" w:rsidRDefault="009F3F66" w:rsidP="00A34BA8">
            <w:pPr>
              <w:pStyle w:val="TAL"/>
              <w:rPr>
                <w:rFonts w:cs="Arial"/>
                <w:lang w:val="en-US"/>
              </w:rPr>
            </w:pPr>
            <w:r w:rsidRPr="00F17F1B">
              <w:rPr>
                <w:rFonts w:cs="Arial"/>
                <w:lang w:val="en-US"/>
              </w:rPr>
              <w:t>Intra-frequency CSI-RS based measurements for NR E-CID</w:t>
            </w:r>
            <w:r w:rsidRPr="00F17F1B">
              <w:rPr>
                <w:rFonts w:cs="Arial"/>
                <w:vertAlign w:val="superscript"/>
                <w:lang w:val="en-US"/>
              </w:rPr>
              <w:t xml:space="preserve"> Note 1,2,3,4,5</w:t>
            </w:r>
          </w:p>
        </w:tc>
        <w:tc>
          <w:tcPr>
            <w:tcW w:w="992" w:type="dxa"/>
          </w:tcPr>
          <w:p w14:paraId="6B9B06D7"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35624AE3" w14:textId="77777777" w:rsidR="009F3F66" w:rsidRPr="00F17F1B" w:rsidRDefault="009F3F66" w:rsidP="00A34BA8">
            <w:pPr>
              <w:pStyle w:val="TAL"/>
              <w:rPr>
                <w:rFonts w:cs="Arial"/>
                <w:lang w:val="en-US"/>
              </w:rPr>
            </w:pPr>
            <w:r w:rsidRPr="00F17F1B">
              <w:rPr>
                <w:rFonts w:cs="Arial"/>
                <w:lang w:val="en-US"/>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F17F1B">
              <w:rPr>
                <w:i/>
                <w:snapToGrid w:val="0"/>
                <w:lang w:val="en-US"/>
              </w:rPr>
              <w:t>nr-ECID-MeasSupported-r16</w:t>
            </w:r>
            <w:r w:rsidRPr="00F17F1B">
              <w:rPr>
                <w:rFonts w:cs="Arial"/>
                <w:lang w:val="en-US"/>
              </w:rPr>
              <w:t>.</w:t>
            </w:r>
          </w:p>
        </w:tc>
      </w:tr>
      <w:tr w:rsidR="009F3F66" w:rsidRPr="00F17F1B" w14:paraId="29B5DFC1" w14:textId="77777777" w:rsidTr="00A34BA8">
        <w:trPr>
          <w:cantSplit/>
          <w:jc w:val="center"/>
        </w:trPr>
        <w:tc>
          <w:tcPr>
            <w:tcW w:w="4395" w:type="dxa"/>
          </w:tcPr>
          <w:p w14:paraId="1CE7AFCB" w14:textId="77777777" w:rsidR="009F3F66" w:rsidRPr="00F17F1B" w:rsidRDefault="009F3F66" w:rsidP="00A34BA8">
            <w:pPr>
              <w:pStyle w:val="TAL"/>
              <w:rPr>
                <w:lang w:val="en-US"/>
              </w:rPr>
            </w:pPr>
            <w:r w:rsidRPr="00F17F1B">
              <w:rPr>
                <w:rFonts w:cs="Arial"/>
                <w:lang w:val="en-US"/>
              </w:rPr>
              <w:t>Inter-frequency SSB-based measurements for NR E-CID</w:t>
            </w:r>
            <w:r w:rsidRPr="00F17F1B">
              <w:rPr>
                <w:rFonts w:cs="Arial"/>
                <w:vertAlign w:val="superscript"/>
                <w:lang w:val="en-US"/>
              </w:rPr>
              <w:t xml:space="preserve"> Note 2,3,4,5</w:t>
            </w:r>
          </w:p>
        </w:tc>
        <w:tc>
          <w:tcPr>
            <w:tcW w:w="992" w:type="dxa"/>
          </w:tcPr>
          <w:p w14:paraId="7F4FB2D1" w14:textId="77777777" w:rsidR="009F3F66" w:rsidRPr="00F17F1B" w:rsidRDefault="009F3F66" w:rsidP="00A34BA8">
            <w:pPr>
              <w:pStyle w:val="TAC"/>
              <w:rPr>
                <w:lang w:val="en-US"/>
              </w:rPr>
            </w:pPr>
            <w:r w:rsidRPr="00F17F1B">
              <w:rPr>
                <w:rFonts w:cs="Arial"/>
                <w:lang w:val="en-US"/>
              </w:rPr>
              <w:t>1</w:t>
            </w:r>
          </w:p>
        </w:tc>
        <w:tc>
          <w:tcPr>
            <w:tcW w:w="4094" w:type="dxa"/>
          </w:tcPr>
          <w:p w14:paraId="2F8C0558" w14:textId="77777777" w:rsidR="009F3F66" w:rsidRPr="00F17F1B" w:rsidRDefault="009F3F66" w:rsidP="00A34BA8">
            <w:pPr>
              <w:pStyle w:val="TAL"/>
              <w:rPr>
                <w:lang w:val="en-US"/>
              </w:rPr>
            </w:pPr>
            <w:r w:rsidRPr="00F17F1B">
              <w:rPr>
                <w:rFonts w:cs="Arial"/>
                <w:lang w:val="en-US"/>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9F3F66" w:rsidRPr="00F17F1B" w14:paraId="37ACC10C" w14:textId="77777777" w:rsidTr="00A34BA8">
        <w:trPr>
          <w:cantSplit/>
          <w:jc w:val="center"/>
        </w:trPr>
        <w:tc>
          <w:tcPr>
            <w:tcW w:w="4395" w:type="dxa"/>
          </w:tcPr>
          <w:p w14:paraId="4155C056" w14:textId="77777777" w:rsidR="009F3F66" w:rsidRPr="00F17F1B" w:rsidRDefault="009F3F66" w:rsidP="00A34BA8">
            <w:pPr>
              <w:pStyle w:val="TAL"/>
              <w:rPr>
                <w:rFonts w:cs="Arial"/>
                <w:lang w:val="en-US"/>
              </w:rPr>
            </w:pPr>
            <w:r w:rsidRPr="00F17F1B">
              <w:rPr>
                <w:rFonts w:cs="Arial"/>
                <w:lang w:val="en-US"/>
              </w:rPr>
              <w:lastRenderedPageBreak/>
              <w:t>Inter-frequency CSI-RS based measurements for NR E-CID</w:t>
            </w:r>
            <w:r w:rsidRPr="00F17F1B">
              <w:rPr>
                <w:rFonts w:cs="Arial"/>
                <w:vertAlign w:val="superscript"/>
                <w:lang w:val="en-US"/>
              </w:rPr>
              <w:t xml:space="preserve"> Note 2,3,4,5</w:t>
            </w:r>
          </w:p>
        </w:tc>
        <w:tc>
          <w:tcPr>
            <w:tcW w:w="992" w:type="dxa"/>
          </w:tcPr>
          <w:p w14:paraId="11C07930"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1FF5E707" w14:textId="77777777" w:rsidR="009F3F66" w:rsidRPr="00F17F1B" w:rsidRDefault="009F3F66" w:rsidP="00A34BA8">
            <w:pPr>
              <w:pStyle w:val="TAL"/>
              <w:rPr>
                <w:rFonts w:cs="Arial"/>
                <w:lang w:val="en-US"/>
              </w:rPr>
            </w:pPr>
            <w:r w:rsidRPr="00F17F1B">
              <w:rPr>
                <w:rFonts w:cs="Arial"/>
                <w:lang w:val="en-US"/>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F17F1B">
              <w:rPr>
                <w:i/>
                <w:snapToGrid w:val="0"/>
                <w:lang w:val="en-US"/>
              </w:rPr>
              <w:t>nr-ECID-MeasSupported-r16</w:t>
            </w:r>
            <w:r w:rsidRPr="00F17F1B">
              <w:rPr>
                <w:rFonts w:cs="Arial"/>
                <w:lang w:val="en-US"/>
              </w:rPr>
              <w:t>.</w:t>
            </w:r>
          </w:p>
        </w:tc>
      </w:tr>
      <w:tr w:rsidR="009F3F66" w:rsidRPr="00F17F1B" w14:paraId="04F52724" w14:textId="77777777" w:rsidTr="00A34BA8">
        <w:trPr>
          <w:cantSplit/>
          <w:jc w:val="center"/>
        </w:trPr>
        <w:tc>
          <w:tcPr>
            <w:tcW w:w="4395" w:type="dxa"/>
          </w:tcPr>
          <w:p w14:paraId="7976CA77" w14:textId="77777777" w:rsidR="009F3F66" w:rsidRPr="00F17F1B" w:rsidRDefault="009F3F66" w:rsidP="00A34BA8">
            <w:pPr>
              <w:pStyle w:val="TAL"/>
              <w:rPr>
                <w:rFonts w:cs="Arial"/>
                <w:lang w:val="en-US"/>
              </w:rPr>
            </w:pPr>
            <w:r w:rsidRPr="00F17F1B">
              <w:rPr>
                <w:rFonts w:cs="Arial"/>
                <w:lang w:val="en-US"/>
              </w:rPr>
              <w:t>DL RSTD</w:t>
            </w:r>
            <w:r w:rsidRPr="00F17F1B">
              <w:rPr>
                <w:rFonts w:cs="Arial"/>
                <w:vertAlign w:val="superscript"/>
                <w:lang w:val="en-US"/>
              </w:rPr>
              <w:t xml:space="preserve"> Note 2,4,5</w:t>
            </w:r>
          </w:p>
        </w:tc>
        <w:tc>
          <w:tcPr>
            <w:tcW w:w="992" w:type="dxa"/>
          </w:tcPr>
          <w:p w14:paraId="5D4220A7"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4CEB9663" w14:textId="77777777" w:rsidR="009F3F66" w:rsidRPr="00F17F1B" w:rsidRDefault="009F3F66" w:rsidP="00A34BA8">
            <w:pPr>
              <w:pStyle w:val="TAL"/>
              <w:rPr>
                <w:rFonts w:cs="Arial"/>
                <w:lang w:val="en-US"/>
              </w:rPr>
            </w:pPr>
            <w:r w:rsidRPr="00F17F1B">
              <w:rPr>
                <w:rFonts w:cs="Arial"/>
                <w:lang w:val="en-US"/>
              </w:rPr>
              <w:t xml:space="preserve">DL RSTD measurement reporting; 1 report capable of multiple (within the UE PRS measurement capability, </w:t>
            </w:r>
            <w:r w:rsidRPr="00F17F1B">
              <w:rPr>
                <w:rFonts w:cs="Arial"/>
                <w:i/>
                <w:iCs/>
                <w:lang w:val="en-US"/>
              </w:rPr>
              <w:t>nr-DL-TDOA-MeasCapability</w:t>
            </w:r>
            <w:r w:rsidRPr="00F17F1B">
              <w:rPr>
                <w:rFonts w:cs="Arial"/>
                <w:lang w:val="en-US"/>
              </w:rPr>
              <w:t>, indicated via LPP [34]) DL RSTD measurements and if supported also multiple corresponding DL PRS-RSRP measurements configured for DL-TDOA. Only applicable for UE capable of reporting measurements for DL-TDOA to LMF via LPP [34].</w:t>
            </w:r>
          </w:p>
        </w:tc>
      </w:tr>
      <w:tr w:rsidR="009F3F66" w:rsidRPr="00F17F1B" w14:paraId="74C1B609" w14:textId="77777777" w:rsidTr="00A34BA8">
        <w:trPr>
          <w:cantSplit/>
          <w:jc w:val="center"/>
        </w:trPr>
        <w:tc>
          <w:tcPr>
            <w:tcW w:w="4395" w:type="dxa"/>
          </w:tcPr>
          <w:p w14:paraId="4BEB3504" w14:textId="77777777" w:rsidR="009F3F66" w:rsidRPr="00F17F1B" w:rsidRDefault="009F3F66" w:rsidP="00A34BA8">
            <w:pPr>
              <w:pStyle w:val="TAL"/>
              <w:rPr>
                <w:rFonts w:cs="Arial"/>
                <w:lang w:val="en-US"/>
              </w:rPr>
            </w:pPr>
            <w:r w:rsidRPr="00F17F1B">
              <w:rPr>
                <w:rFonts w:cs="Arial"/>
                <w:lang w:val="en-US"/>
              </w:rPr>
              <w:t>UE Rx-Tx</w:t>
            </w:r>
            <w:r w:rsidRPr="00F17F1B">
              <w:rPr>
                <w:rFonts w:cs="Arial"/>
                <w:vertAlign w:val="superscript"/>
                <w:lang w:val="en-US"/>
              </w:rPr>
              <w:t xml:space="preserve"> Note 2,4,5</w:t>
            </w:r>
          </w:p>
        </w:tc>
        <w:tc>
          <w:tcPr>
            <w:tcW w:w="992" w:type="dxa"/>
          </w:tcPr>
          <w:p w14:paraId="195DC95A"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3E022E94" w14:textId="77777777" w:rsidR="009F3F66" w:rsidRPr="00F17F1B" w:rsidRDefault="009F3F66" w:rsidP="00A34BA8">
            <w:pPr>
              <w:pStyle w:val="TAL"/>
              <w:rPr>
                <w:rFonts w:cs="Arial"/>
                <w:lang w:val="en-US"/>
              </w:rPr>
            </w:pPr>
            <w:r w:rsidRPr="00F17F1B">
              <w:rPr>
                <w:rFonts w:cs="Arial"/>
                <w:lang w:val="en-US"/>
              </w:rPr>
              <w:t xml:space="preserve">UE Rx-Tx measurement reporting; 1 report capable of multiple (within the UE PRS measurement capability, </w:t>
            </w:r>
            <w:r w:rsidRPr="00F17F1B">
              <w:rPr>
                <w:rFonts w:cs="Arial"/>
                <w:i/>
                <w:iCs/>
                <w:lang w:val="en-US"/>
              </w:rPr>
              <w:t>nr-DL-PRS-MeasCapability</w:t>
            </w:r>
            <w:r w:rsidRPr="00F17F1B">
              <w:rPr>
                <w:rFonts w:cs="Arial"/>
                <w:lang w:val="en-US"/>
              </w:rPr>
              <w:t>, indicated via LPP [34] for multi-RTT) UE Rx-Tx measurements and if supported also multiple corresponding DL PRS-RSRP measurements configured for multi-RTT. Only applicable for UE capable of reporting measurements for multi-RTT to LMF via LPP [34].</w:t>
            </w:r>
          </w:p>
        </w:tc>
      </w:tr>
      <w:tr w:rsidR="009F3F66" w:rsidRPr="00F17F1B" w14:paraId="3F7AE8DD" w14:textId="77777777" w:rsidTr="00A34BA8">
        <w:trPr>
          <w:cantSplit/>
          <w:jc w:val="center"/>
        </w:trPr>
        <w:tc>
          <w:tcPr>
            <w:tcW w:w="4395" w:type="dxa"/>
          </w:tcPr>
          <w:p w14:paraId="4671620B" w14:textId="77777777" w:rsidR="009F3F66" w:rsidRPr="00F17F1B" w:rsidRDefault="009F3F66" w:rsidP="00A34BA8">
            <w:pPr>
              <w:pStyle w:val="TAL"/>
              <w:rPr>
                <w:rFonts w:cs="Arial"/>
                <w:lang w:val="en-US"/>
              </w:rPr>
            </w:pPr>
            <w:r w:rsidRPr="00F17F1B">
              <w:rPr>
                <w:rFonts w:cs="Arial"/>
                <w:lang w:val="en-US"/>
              </w:rPr>
              <w:t>DL PRS-RSRP</w:t>
            </w:r>
            <w:r w:rsidRPr="00F17F1B">
              <w:rPr>
                <w:rFonts w:cs="Arial"/>
                <w:vertAlign w:val="superscript"/>
                <w:lang w:val="en-US"/>
              </w:rPr>
              <w:t xml:space="preserve"> Note 2,4,5</w:t>
            </w:r>
          </w:p>
        </w:tc>
        <w:tc>
          <w:tcPr>
            <w:tcW w:w="992" w:type="dxa"/>
          </w:tcPr>
          <w:p w14:paraId="06CB13B2"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37BF4305" w14:textId="77777777" w:rsidR="009F3F66" w:rsidRPr="00F17F1B" w:rsidRDefault="009F3F66" w:rsidP="00A34BA8">
            <w:pPr>
              <w:pStyle w:val="TAL"/>
              <w:rPr>
                <w:rFonts w:cs="Arial"/>
                <w:lang w:val="en-US"/>
              </w:rPr>
            </w:pPr>
            <w:r w:rsidRPr="00F17F1B">
              <w:rPr>
                <w:rFonts w:cs="Arial"/>
                <w:lang w:val="en-US"/>
              </w:rPr>
              <w:t xml:space="preserve">DL PRS-RSRP measurement reporting; 1 report capable of multiple (within the UE PRS measurement capability, </w:t>
            </w:r>
            <w:r w:rsidRPr="00F17F1B">
              <w:rPr>
                <w:rFonts w:cs="Arial"/>
                <w:i/>
                <w:iCs/>
                <w:lang w:val="en-US"/>
              </w:rPr>
              <w:t>nr-DL-PRS-MeasCapability</w:t>
            </w:r>
            <w:r w:rsidRPr="00F17F1B">
              <w:rPr>
                <w:rFonts w:cs="Arial"/>
                <w:lang w:val="en-US"/>
              </w:rPr>
              <w:t>, indicated via LPP [34] for AoD) DL PRS-RSRP measurements configured for DL-AoD. Only applicable for UE capable of reporting measurements for DL-AoD to LMF via LPP [34].</w:t>
            </w:r>
          </w:p>
        </w:tc>
      </w:tr>
      <w:tr w:rsidR="009F3F66" w:rsidRPr="00F17F1B" w14:paraId="3B8CF245" w14:textId="77777777" w:rsidTr="00A34BA8">
        <w:trPr>
          <w:cantSplit/>
          <w:jc w:val="center"/>
        </w:trPr>
        <w:tc>
          <w:tcPr>
            <w:tcW w:w="4395" w:type="dxa"/>
          </w:tcPr>
          <w:p w14:paraId="69443C27" w14:textId="77777777" w:rsidR="009F3F66" w:rsidRPr="00F17F1B" w:rsidRDefault="009F3F66" w:rsidP="00A34BA8">
            <w:pPr>
              <w:pStyle w:val="TAL"/>
              <w:rPr>
                <w:rFonts w:cs="Arial"/>
                <w:vertAlign w:val="superscript"/>
                <w:lang w:val="en-US"/>
              </w:rPr>
            </w:pPr>
            <w:r w:rsidRPr="00F17F1B">
              <w:rPr>
                <w:rFonts w:cs="Arial"/>
                <w:lang w:val="en-US"/>
              </w:rPr>
              <w:t>DL PRS-RSRP</w:t>
            </w:r>
            <w:r w:rsidRPr="00F17F1B">
              <w:rPr>
                <w:rFonts w:eastAsia="SimSun" w:cs="Arial"/>
                <w:lang w:val="en-US"/>
              </w:rPr>
              <w:t>P</w:t>
            </w:r>
            <w:r w:rsidRPr="00F17F1B">
              <w:rPr>
                <w:rFonts w:cs="Arial"/>
                <w:vertAlign w:val="superscript"/>
                <w:lang w:val="en-US"/>
              </w:rPr>
              <w:t xml:space="preserve"> Note 2,4,5</w:t>
            </w:r>
          </w:p>
          <w:p w14:paraId="79C48426" w14:textId="77777777" w:rsidR="009F3F66" w:rsidRPr="00F17F1B" w:rsidRDefault="009F3F66" w:rsidP="00A34BA8">
            <w:pPr>
              <w:pStyle w:val="TAL"/>
              <w:rPr>
                <w:rFonts w:cs="Arial"/>
                <w:lang w:val="en-US"/>
              </w:rPr>
            </w:pPr>
          </w:p>
        </w:tc>
        <w:tc>
          <w:tcPr>
            <w:tcW w:w="992" w:type="dxa"/>
          </w:tcPr>
          <w:p w14:paraId="030E99CC" w14:textId="77777777" w:rsidR="009F3F66" w:rsidRPr="00F17F1B" w:rsidRDefault="009F3F66" w:rsidP="00A34BA8">
            <w:pPr>
              <w:pStyle w:val="TAC"/>
              <w:rPr>
                <w:rFonts w:cs="Arial"/>
                <w:lang w:val="en-US"/>
              </w:rPr>
            </w:pPr>
            <w:r w:rsidRPr="00F17F1B">
              <w:rPr>
                <w:rFonts w:eastAsia="SimSun" w:cs="Arial"/>
                <w:lang w:val="en-US"/>
              </w:rPr>
              <w:t>1</w:t>
            </w:r>
          </w:p>
        </w:tc>
        <w:tc>
          <w:tcPr>
            <w:tcW w:w="4094" w:type="dxa"/>
          </w:tcPr>
          <w:p w14:paraId="622EE17A" w14:textId="77777777" w:rsidR="009F3F66" w:rsidRPr="00F17F1B" w:rsidRDefault="009F3F66" w:rsidP="00A34BA8">
            <w:pPr>
              <w:pStyle w:val="TAL"/>
              <w:rPr>
                <w:rFonts w:cs="Arial"/>
                <w:lang w:val="en-US"/>
              </w:rPr>
            </w:pPr>
            <w:r w:rsidRPr="00F17F1B">
              <w:rPr>
                <w:rFonts w:cs="Arial"/>
                <w:lang w:val="en-US"/>
              </w:rPr>
              <w:t>DL PRS-RSRP</w:t>
            </w:r>
            <w:r w:rsidRPr="00F17F1B">
              <w:rPr>
                <w:rFonts w:eastAsia="SimSun" w:cs="Arial"/>
                <w:lang w:val="en-US"/>
              </w:rPr>
              <w:t>P</w:t>
            </w:r>
            <w:r w:rsidRPr="00F17F1B">
              <w:rPr>
                <w:rFonts w:cs="Arial"/>
                <w:lang w:val="en-US"/>
              </w:rPr>
              <w:t xml:space="preserve"> measurement reporting; 1 report capable of multiple (within the UE PRS measurement capability, </w:t>
            </w:r>
            <w:r w:rsidRPr="00F17F1B">
              <w:rPr>
                <w:rFonts w:cs="Arial"/>
                <w:i/>
                <w:iCs/>
                <w:lang w:val="en-US"/>
              </w:rPr>
              <w:t>nr-DL-PRS-MeasCapability</w:t>
            </w:r>
            <w:r w:rsidRPr="00F17F1B">
              <w:rPr>
                <w:rFonts w:cs="Arial"/>
                <w:lang w:val="en-US"/>
              </w:rPr>
              <w:t>, indicated via LPP [34] for AoD) DL PRS-RSRP</w:t>
            </w:r>
            <w:r w:rsidRPr="00F17F1B">
              <w:rPr>
                <w:rFonts w:eastAsia="SimSun" w:cs="Arial"/>
                <w:lang w:val="en-US"/>
              </w:rPr>
              <w:t>P</w:t>
            </w:r>
            <w:r w:rsidRPr="00F17F1B">
              <w:rPr>
                <w:rFonts w:cs="Arial"/>
                <w:lang w:val="en-US"/>
              </w:rPr>
              <w:t xml:space="preserve"> measurements configured for DL-AoD. Only applicable for UE capable of reporting measurements for DL-AoD to LMF via LPP [34].</w:t>
            </w:r>
          </w:p>
        </w:tc>
      </w:tr>
      <w:tr w:rsidR="009F3F66" w:rsidRPr="00F17F1B" w14:paraId="4C7AB383" w14:textId="77777777" w:rsidTr="00A34BA8">
        <w:trPr>
          <w:cantSplit/>
          <w:jc w:val="center"/>
        </w:trPr>
        <w:tc>
          <w:tcPr>
            <w:tcW w:w="4395" w:type="dxa"/>
          </w:tcPr>
          <w:p w14:paraId="29370F98" w14:textId="77777777" w:rsidR="009F3F66" w:rsidRPr="00F17F1B" w:rsidRDefault="009F3F66" w:rsidP="00A34BA8">
            <w:pPr>
              <w:pStyle w:val="TAL"/>
              <w:rPr>
                <w:rFonts w:cs="Arial"/>
                <w:lang w:val="en-US"/>
              </w:rPr>
            </w:pPr>
            <w:r w:rsidRPr="00F17F1B">
              <w:rPr>
                <w:rFonts w:cs="Arial"/>
                <w:lang w:val="en-US"/>
              </w:rPr>
              <w:t>SRS-RSRP</w:t>
            </w:r>
            <w:r w:rsidRPr="00F17F1B">
              <w:rPr>
                <w:rFonts w:cs="Arial"/>
                <w:vertAlign w:val="superscript"/>
                <w:lang w:val="en-US"/>
              </w:rPr>
              <w:t xml:space="preserve"> Note 2,3,4,5</w:t>
            </w:r>
          </w:p>
        </w:tc>
        <w:tc>
          <w:tcPr>
            <w:tcW w:w="992" w:type="dxa"/>
          </w:tcPr>
          <w:p w14:paraId="405DFB7B"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70857F8A" w14:textId="77777777" w:rsidR="009F3F66" w:rsidRPr="00F17F1B" w:rsidRDefault="009F3F66" w:rsidP="00A34BA8">
            <w:pPr>
              <w:pStyle w:val="TAL"/>
              <w:rPr>
                <w:rFonts w:cs="Arial"/>
                <w:lang w:val="en-US"/>
              </w:rPr>
            </w:pPr>
            <w:r w:rsidRPr="00F17F1B">
              <w:rPr>
                <w:rFonts w:cs="Arial"/>
                <w:lang w:val="en-US"/>
              </w:rPr>
              <w:t xml:space="preserve">SRS-RSRP measurement reporting for CLI; 1 report capable of up to 32 SRS resources measurements. Only applicable for UE supporting </w:t>
            </w:r>
            <w:r w:rsidRPr="00F17F1B">
              <w:rPr>
                <w:i/>
                <w:lang w:val="en-US"/>
              </w:rPr>
              <w:t>cli</w:t>
            </w:r>
            <w:r w:rsidRPr="00F17F1B">
              <w:rPr>
                <w:rFonts w:eastAsia="Malgun Gothic"/>
                <w:i/>
                <w:lang w:val="en-US" w:eastAsia="ko-KR"/>
              </w:rPr>
              <w:t>-SRS-RSRP-Meas-r16</w:t>
            </w:r>
            <w:r w:rsidRPr="00F17F1B">
              <w:rPr>
                <w:rFonts w:cs="Arial"/>
                <w:lang w:val="en-US"/>
              </w:rPr>
              <w:t>.</w:t>
            </w:r>
          </w:p>
        </w:tc>
      </w:tr>
      <w:tr w:rsidR="009F3F66" w:rsidRPr="00F17F1B" w14:paraId="15D04B54" w14:textId="77777777" w:rsidTr="00A34BA8">
        <w:trPr>
          <w:cantSplit/>
          <w:jc w:val="center"/>
        </w:trPr>
        <w:tc>
          <w:tcPr>
            <w:tcW w:w="4395" w:type="dxa"/>
          </w:tcPr>
          <w:p w14:paraId="1A459577" w14:textId="77777777" w:rsidR="009F3F66" w:rsidRPr="00F17F1B" w:rsidRDefault="009F3F66" w:rsidP="00A34BA8">
            <w:pPr>
              <w:pStyle w:val="TAL"/>
              <w:rPr>
                <w:rFonts w:cs="Arial"/>
                <w:lang w:val="en-US"/>
              </w:rPr>
            </w:pPr>
            <w:r w:rsidRPr="00F17F1B">
              <w:rPr>
                <w:rFonts w:cs="Arial"/>
                <w:lang w:val="en-US"/>
              </w:rPr>
              <w:t>CLI-RSSI</w:t>
            </w:r>
            <w:r w:rsidRPr="00F17F1B">
              <w:rPr>
                <w:rFonts w:cs="Arial"/>
                <w:vertAlign w:val="superscript"/>
                <w:lang w:val="en-US"/>
              </w:rPr>
              <w:t xml:space="preserve"> Note 2,3,4,5</w:t>
            </w:r>
          </w:p>
        </w:tc>
        <w:tc>
          <w:tcPr>
            <w:tcW w:w="992" w:type="dxa"/>
          </w:tcPr>
          <w:p w14:paraId="7A83A6C8" w14:textId="77777777" w:rsidR="009F3F66" w:rsidRPr="00F17F1B" w:rsidRDefault="009F3F66" w:rsidP="00A34BA8">
            <w:pPr>
              <w:pStyle w:val="TAC"/>
              <w:rPr>
                <w:rFonts w:cs="Arial"/>
                <w:lang w:val="en-US"/>
              </w:rPr>
            </w:pPr>
            <w:r w:rsidRPr="00F17F1B">
              <w:rPr>
                <w:rFonts w:cs="Arial"/>
                <w:lang w:val="en-US"/>
              </w:rPr>
              <w:t>1</w:t>
            </w:r>
          </w:p>
        </w:tc>
        <w:tc>
          <w:tcPr>
            <w:tcW w:w="4094" w:type="dxa"/>
          </w:tcPr>
          <w:p w14:paraId="27A23B79" w14:textId="77777777" w:rsidR="009F3F66" w:rsidRPr="00F17F1B" w:rsidRDefault="009F3F66" w:rsidP="00A34BA8">
            <w:pPr>
              <w:pStyle w:val="TAL"/>
              <w:rPr>
                <w:rFonts w:cs="Arial"/>
                <w:lang w:val="en-US"/>
              </w:rPr>
            </w:pPr>
            <w:r w:rsidRPr="00F17F1B">
              <w:rPr>
                <w:rFonts w:cs="Arial"/>
                <w:lang w:val="en-US"/>
              </w:rPr>
              <w:t xml:space="preserve">CLI-RSSI measurement reporting for CLI; 1 report capable of up to 64 CLi-RSSI resources measurements. Only applicable for UE supporting </w:t>
            </w:r>
            <w:r w:rsidRPr="00F17F1B">
              <w:rPr>
                <w:i/>
                <w:lang w:val="en-US"/>
              </w:rPr>
              <w:t>cli-RSSI-Meas-r16</w:t>
            </w:r>
            <w:r w:rsidRPr="00F17F1B">
              <w:rPr>
                <w:rFonts w:cs="Arial"/>
                <w:lang w:val="en-US"/>
              </w:rPr>
              <w:t>.</w:t>
            </w:r>
          </w:p>
        </w:tc>
      </w:tr>
      <w:tr w:rsidR="009F3F66" w:rsidRPr="00F17F1B" w14:paraId="45304580" w14:textId="77777777" w:rsidTr="00A34BA8">
        <w:trPr>
          <w:cantSplit/>
          <w:jc w:val="center"/>
        </w:trPr>
        <w:tc>
          <w:tcPr>
            <w:tcW w:w="9481" w:type="dxa"/>
            <w:gridSpan w:val="3"/>
          </w:tcPr>
          <w:p w14:paraId="72E69C18" w14:textId="77777777" w:rsidR="009F3F66" w:rsidRPr="00F17F1B" w:rsidRDefault="009F3F66" w:rsidP="00A34BA8">
            <w:pPr>
              <w:pStyle w:val="TAN"/>
              <w:rPr>
                <w:lang w:val="en-US"/>
              </w:rPr>
            </w:pPr>
            <w:r w:rsidRPr="00F17F1B">
              <w:rPr>
                <w:lang w:val="en-US"/>
              </w:rPr>
              <w:t>NOTE 1:</w:t>
            </w:r>
            <w:r w:rsidRPr="00F17F1B">
              <w:rPr>
                <w:lang w:val="en-US"/>
              </w:rPr>
              <w:tab/>
              <w:t xml:space="preserve">When the UE is configured with PSCell and SCell carrier frequencies, </w:t>
            </w:r>
            <w:r w:rsidRPr="00F17F1B">
              <w:rPr>
                <w:rFonts w:cs="v4.2.0"/>
                <w:lang w:val="en-US"/>
              </w:rPr>
              <w:t>E</w:t>
            </w:r>
            <w:r w:rsidRPr="00F17F1B">
              <w:rPr>
                <w:rFonts w:cs="v4.2.0"/>
                <w:vertAlign w:val="subscript"/>
                <w:lang w:val="en-US"/>
              </w:rPr>
              <w:t>cat</w:t>
            </w:r>
            <w:r w:rsidRPr="00F17F1B">
              <w:rPr>
                <w:lang w:val="en-US"/>
              </w:rPr>
              <w:t xml:space="preserve"> for Intra-frequency is applied per corresponding NR serving frequency.</w:t>
            </w:r>
          </w:p>
          <w:p w14:paraId="13FF48F8" w14:textId="77777777" w:rsidR="009F3F66" w:rsidRPr="00F17F1B" w:rsidRDefault="009F3F66" w:rsidP="00A34BA8">
            <w:pPr>
              <w:pStyle w:val="TAN"/>
              <w:rPr>
                <w:lang w:val="en-US"/>
              </w:rPr>
            </w:pPr>
            <w:r w:rsidRPr="00F17F1B">
              <w:rPr>
                <w:lang w:val="en-US"/>
              </w:rPr>
              <w:t>NOTE 2: Applicable for UE configured with SA NR operation mode.</w:t>
            </w:r>
          </w:p>
          <w:p w14:paraId="439F1C7F" w14:textId="77777777" w:rsidR="009F3F66" w:rsidRPr="00F17F1B" w:rsidRDefault="009F3F66" w:rsidP="00A34BA8">
            <w:pPr>
              <w:pStyle w:val="TAN"/>
              <w:rPr>
                <w:lang w:val="en-US"/>
              </w:rPr>
            </w:pPr>
            <w:r w:rsidRPr="00F17F1B">
              <w:rPr>
                <w:lang w:val="en-US"/>
              </w:rPr>
              <w:t>NOTE 3: Applicable for UE configured with EN-DC operation mode.</w:t>
            </w:r>
          </w:p>
          <w:p w14:paraId="4A151C23" w14:textId="77777777" w:rsidR="009F3F66" w:rsidRPr="00F17F1B" w:rsidRDefault="009F3F66" w:rsidP="00A34BA8">
            <w:pPr>
              <w:pStyle w:val="TAN"/>
              <w:rPr>
                <w:lang w:val="en-US"/>
              </w:rPr>
            </w:pPr>
            <w:r w:rsidRPr="00F17F1B">
              <w:rPr>
                <w:lang w:val="en-US"/>
              </w:rPr>
              <w:t>NOTE 4: Applicable for UE configured with NE-DC operation mode.</w:t>
            </w:r>
          </w:p>
          <w:p w14:paraId="26E5490D" w14:textId="77777777" w:rsidR="009F3F66" w:rsidRPr="00F17F1B" w:rsidRDefault="009F3F66" w:rsidP="00A34BA8">
            <w:pPr>
              <w:pStyle w:val="TAN"/>
              <w:rPr>
                <w:lang w:val="en-US"/>
              </w:rPr>
            </w:pPr>
            <w:r w:rsidRPr="00F17F1B">
              <w:rPr>
                <w:lang w:val="en-US"/>
              </w:rPr>
              <w:t>NOTE 5: Applicable for UE configured with NR-DC operation mode.</w:t>
            </w:r>
          </w:p>
        </w:tc>
      </w:tr>
    </w:tbl>
    <w:p w14:paraId="67E707CE"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3: RAN4 to introduce requirements of “Capabilities for Support of Event Triggering and Reporting Criteria” (OPPO)</w:t>
      </w:r>
    </w:p>
    <w:p w14:paraId="25234E8B"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5688E2C4"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5C7062DA" w14:textId="77777777" w:rsidR="009F3F66" w:rsidRDefault="009F3F66" w:rsidP="009F3F66">
      <w:pPr>
        <w:rPr>
          <w:b/>
          <w:color w:val="000000" w:themeColor="text1"/>
          <w:sz w:val="20"/>
          <w:szCs w:val="20"/>
          <w:u w:val="single"/>
          <w:lang w:val="en-US" w:eastAsia="ko-KR"/>
        </w:rPr>
      </w:pPr>
    </w:p>
    <w:p w14:paraId="750225BE" w14:textId="23907D37" w:rsidR="0018457A" w:rsidRDefault="0018457A" w:rsidP="009F3F66">
      <w:pPr>
        <w:rPr>
          <w:bCs/>
          <w:color w:val="000000" w:themeColor="text1"/>
          <w:sz w:val="20"/>
          <w:szCs w:val="20"/>
          <w:lang w:val="en-US" w:eastAsia="ko-KR"/>
        </w:rPr>
      </w:pPr>
      <w:r w:rsidRPr="0018457A">
        <w:rPr>
          <w:bCs/>
          <w:color w:val="000000" w:themeColor="text1"/>
          <w:sz w:val="20"/>
          <w:szCs w:val="20"/>
          <w:lang w:val="en-US" w:eastAsia="ko-KR"/>
        </w:rPr>
        <w:t>MTK: new capability is proposed. For option 2, inter-frequency is open now. shall we define separate capability between LTM and MIMO?</w:t>
      </w:r>
    </w:p>
    <w:p w14:paraId="4113A55A" w14:textId="4A9C27F1" w:rsidR="005C70E2" w:rsidRDefault="005C70E2" w:rsidP="009F3F66">
      <w:pPr>
        <w:rPr>
          <w:bCs/>
          <w:color w:val="000000" w:themeColor="text1"/>
          <w:sz w:val="20"/>
          <w:szCs w:val="20"/>
          <w:lang w:val="en-US" w:eastAsia="ko-KR"/>
        </w:rPr>
      </w:pPr>
      <w:r>
        <w:rPr>
          <w:bCs/>
          <w:color w:val="000000" w:themeColor="text1"/>
          <w:sz w:val="20"/>
          <w:szCs w:val="20"/>
          <w:lang w:val="en-US" w:eastAsia="ko-KR"/>
        </w:rPr>
        <w:lastRenderedPageBreak/>
        <w:t>E////Nokia: we think it is too early to make conclusion at current stage.</w:t>
      </w:r>
    </w:p>
    <w:p w14:paraId="2E535DFC" w14:textId="004AA4D3" w:rsidR="007E600E" w:rsidRPr="0018457A" w:rsidRDefault="007E600E" w:rsidP="009F3F66">
      <w:pPr>
        <w:rPr>
          <w:bCs/>
          <w:color w:val="000000" w:themeColor="text1"/>
          <w:sz w:val="20"/>
          <w:szCs w:val="20"/>
          <w:lang w:val="en-US" w:eastAsia="ko-KR"/>
        </w:rPr>
      </w:pPr>
      <w:r>
        <w:rPr>
          <w:bCs/>
          <w:color w:val="000000" w:themeColor="text1"/>
          <w:sz w:val="20"/>
          <w:szCs w:val="20"/>
          <w:lang w:val="en-US" w:eastAsia="ko-KR"/>
        </w:rPr>
        <w:t>QC: both number of events and carriers UE can support need to be considered.</w:t>
      </w:r>
    </w:p>
    <w:p w14:paraId="5E8D2361" w14:textId="77777777" w:rsidR="009F3F66" w:rsidRPr="00F17F1B" w:rsidRDefault="009F3F66" w:rsidP="009F3F66">
      <w:pPr>
        <w:rPr>
          <w:b/>
          <w:color w:val="000000" w:themeColor="text1"/>
          <w:sz w:val="20"/>
          <w:szCs w:val="20"/>
          <w:u w:val="single"/>
          <w:lang w:val="en-US" w:eastAsia="ko-KR"/>
        </w:rPr>
      </w:pPr>
    </w:p>
    <w:p w14:paraId="67932670" w14:textId="77777777" w:rsidR="009F3F66" w:rsidRPr="00F17F1B" w:rsidRDefault="009F3F66" w:rsidP="00A805E9">
      <w:pPr>
        <w:pStyle w:val="Heading4"/>
        <w:numPr>
          <w:ilvl w:val="0"/>
          <w:numId w:val="0"/>
        </w:numPr>
      </w:pPr>
      <w:r w:rsidRPr="00F17F1B">
        <w:t>Issue 1-4: How to coordinate with R19 MIMO</w:t>
      </w:r>
    </w:p>
    <w:p w14:paraId="13368D9A"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2EE30A8A"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(MTK)</w:t>
      </w:r>
    </w:p>
    <w:p w14:paraId="57180F72"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 xml:space="preserve">Events configured for mobility and MIMO should be considered as different events even when they are configured for the same beams and the same cell with the same threshold. </w:t>
      </w:r>
    </w:p>
    <w:p w14:paraId="511574E9"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Define the capability for L1 events shared by mobility L1 events and MIMO L1 events.</w:t>
      </w:r>
    </w:p>
    <w:p w14:paraId="3F32E915"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1F24ADB0"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5D27F15B" w14:textId="77777777" w:rsidR="009F3F66" w:rsidRPr="00F17F1B" w:rsidRDefault="009F3F66" w:rsidP="009F3F66">
      <w:pPr>
        <w:rPr>
          <w:b/>
          <w:color w:val="000000" w:themeColor="text1"/>
          <w:sz w:val="20"/>
          <w:szCs w:val="20"/>
          <w:u w:val="single"/>
          <w:lang w:val="en-US" w:eastAsia="ko-KR"/>
        </w:rPr>
      </w:pPr>
    </w:p>
    <w:p w14:paraId="606327A4" w14:textId="77777777" w:rsidR="009F3F66" w:rsidRPr="00F17F1B" w:rsidRDefault="009F3F66" w:rsidP="00A805E9">
      <w:pPr>
        <w:pStyle w:val="Heading4"/>
        <w:numPr>
          <w:ilvl w:val="0"/>
          <w:numId w:val="0"/>
        </w:numPr>
      </w:pPr>
      <w:r w:rsidRPr="00F17F1B">
        <w:t>Issue 1-5: filtering assumption in event evaluation</w:t>
      </w:r>
    </w:p>
    <w:p w14:paraId="56F4BAE2"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05B2570F"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Wait for more RAN1 progress to discuss how to handle L1 filtering in RAN4 for event triggered L1 report (MTK, Apple, HW, Nokia, E///</w:t>
      </w:r>
      <w:r w:rsidRPr="00F17F1B">
        <w:rPr>
          <w:rFonts w:eastAsia="Malgun Gothic"/>
          <w:bCs/>
          <w:color w:val="000000" w:themeColor="text1"/>
          <w:sz w:val="20"/>
          <w:szCs w:val="20"/>
          <w:lang w:val="en-US" w:eastAsia="ko-KR"/>
        </w:rPr>
        <w:t>, Qualcomm</w:t>
      </w:r>
      <w:r w:rsidRPr="00F17F1B">
        <w:rPr>
          <w:rFonts w:eastAsiaTheme="minorEastAsia"/>
          <w:bCs/>
          <w:color w:val="000000" w:themeColor="text1"/>
          <w:sz w:val="20"/>
          <w:szCs w:val="20"/>
          <w:lang w:val="en-US"/>
        </w:rPr>
        <w:t>, CATT</w:t>
      </w:r>
      <w:r w:rsidRPr="00F17F1B">
        <w:rPr>
          <w:rFonts w:eastAsia="SimSun"/>
          <w:bCs/>
          <w:color w:val="000000" w:themeColor="text1"/>
          <w:sz w:val="20"/>
          <w:szCs w:val="20"/>
          <w:lang w:val="en-US"/>
        </w:rPr>
        <w:t>).</w:t>
      </w:r>
    </w:p>
    <w:p w14:paraId="25C27D98"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1a: For whether to consider the RRM impact due to L1 filtering for event triggered L1 report, RAN4 needs to wait for more RAN1 input. (CATT)</w:t>
      </w:r>
    </w:p>
    <w:p w14:paraId="3158EAF7"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If L1 filtering is introduced in RAN1, RAN4 needs to define additional SSB based L1 measurement delay requirements with filtering for event triggered L1 report.</w:t>
      </w:r>
    </w:p>
    <w:p w14:paraId="3B3AC8CB"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Otherwise, there is no impact on RAN4.</w:t>
      </w:r>
    </w:p>
    <w:p w14:paraId="5935DD06"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 For filtering, we think it is better to wait the conclusion of RAN1. If it is up to UE implementation, it is unnecessary to define the related requirements. (CTC)</w:t>
      </w:r>
    </w:p>
    <w:p w14:paraId="026D21C0"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Event triggered reporting delay is up to whether the filtering is needed, when filtering is used an additional delay can be expected.</w:t>
      </w:r>
    </w:p>
    <w:p w14:paraId="2FB46BD0"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In case without filtering, we think current LTM L1-RSRP measurement delay can be as baseline.</w:t>
      </w:r>
    </w:p>
    <w:p w14:paraId="3798D2B9"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p w14:paraId="7CD8CA9C"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23E1C6D9"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27963632" w14:textId="77777777" w:rsidR="009F3F66" w:rsidRPr="00F17F1B" w:rsidRDefault="009F3F66" w:rsidP="009F3F66">
      <w:pPr>
        <w:rPr>
          <w:b/>
          <w:color w:val="000000" w:themeColor="text1"/>
          <w:sz w:val="20"/>
          <w:szCs w:val="20"/>
          <w:u w:val="single"/>
          <w:lang w:val="en-US" w:eastAsia="ko-KR"/>
        </w:rPr>
      </w:pPr>
    </w:p>
    <w:p w14:paraId="48A9DAF4" w14:textId="77777777" w:rsidR="009F3F66" w:rsidRPr="00F17F1B" w:rsidRDefault="009F3F66" w:rsidP="009F3F66">
      <w:pPr>
        <w:spacing w:after="120"/>
        <w:rPr>
          <w:rFonts w:eastAsia="SimSun"/>
          <w:color w:val="000000" w:themeColor="text1"/>
          <w:sz w:val="20"/>
          <w:szCs w:val="20"/>
          <w:lang w:val="en-US"/>
        </w:rPr>
      </w:pPr>
    </w:p>
    <w:p w14:paraId="3741A4B9" w14:textId="77777777" w:rsidR="009F3F66" w:rsidRPr="00F17F1B" w:rsidRDefault="009F3F66" w:rsidP="00A805E9">
      <w:pPr>
        <w:pStyle w:val="Heading4"/>
        <w:numPr>
          <w:ilvl w:val="0"/>
          <w:numId w:val="0"/>
        </w:numPr>
      </w:pPr>
      <w:r w:rsidRPr="00F17F1B">
        <w:t xml:space="preserve">Issue 1-6: accuracy  </w:t>
      </w:r>
    </w:p>
    <w:p w14:paraId="6C591E21"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31E5B86C"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The accuracy requirement for event triggered L1 measurement reporting should also be defined. (CTC)</w:t>
      </w:r>
    </w:p>
    <w:p w14:paraId="54E0D861"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1a: for SSB based event triggered L1 measurement reporting, it is proposed to define L1 measurement reporting accuracy requirements (Samsung)</w:t>
      </w:r>
    </w:p>
    <w:p w14:paraId="50D9F693"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The reported L1 measurement contained in event triggered measurement reports shall meet the accuracy requirements. And it is proposed to reuse Rel-18 LTM measurement accuracy</w:t>
      </w:r>
    </w:p>
    <w:p w14:paraId="54D55079"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1b: (Apple)</w:t>
      </w:r>
    </w:p>
    <w:p w14:paraId="167D2174"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for SSB based L1 RSRP event triggered reporting, the reported L1-RSRP measurement result shall meet R18 LTM L1-RSRP accuracy requirements</w:t>
      </w:r>
    </w:p>
    <w:p w14:paraId="59791D68"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lastRenderedPageBreak/>
        <w:t>for CSI-RS based L1-RSRP event triggered reporting, the reported L1-RSRP measurement result shall meet R19 CSI-RS based L1-RSRP accuracy requirements for LTM, which will be discussed under CSI-RS based L1-RSRP measurement agenda.</w:t>
      </w:r>
    </w:p>
    <w:p w14:paraId="1669F673"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1c: (CMCC)</w:t>
      </w:r>
    </w:p>
    <w:p w14:paraId="7A20612E"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for SSB based event triggered L1 measurement reporting, it is proposed to define L1 measurement reporting accuracy requirements</w:t>
      </w:r>
    </w:p>
    <w:p w14:paraId="473D25E2" w14:textId="77777777" w:rsidR="009F3F66" w:rsidRPr="00F17F1B" w:rsidRDefault="009F3F66" w:rsidP="009F3F66">
      <w:pPr>
        <w:pStyle w:val="ListParagraph"/>
        <w:numPr>
          <w:ilvl w:val="3"/>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The reported L1 measurement contained in event triggered measurement reports shall meet the accuracy requirements. And it is proposed to reuse Rel-18 LTM measurement accuracy</w:t>
      </w:r>
    </w:p>
    <w:p w14:paraId="0FE338D4"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for CSI-RS based event triggered L1 measurement reporting, it is proposed to define L1 measurement reporting accuracy requirements, the details are FFS</w:t>
      </w:r>
    </w:p>
    <w:p w14:paraId="1B07DBCF"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17884FEB"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636EBB4B" w14:textId="77777777" w:rsidR="009F3F66" w:rsidRDefault="009F3F66" w:rsidP="009F3F66">
      <w:pPr>
        <w:rPr>
          <w:rFonts w:eastAsiaTheme="minorEastAsia"/>
          <w:iCs/>
          <w:color w:val="000000" w:themeColor="text1"/>
          <w:sz w:val="20"/>
          <w:szCs w:val="20"/>
          <w:lang w:val="en-US"/>
        </w:rPr>
      </w:pPr>
    </w:p>
    <w:p w14:paraId="2778C1AC" w14:textId="77777777" w:rsidR="00226AF5" w:rsidRPr="00226AF5" w:rsidRDefault="00226AF5" w:rsidP="00226AF5">
      <w:pPr>
        <w:pStyle w:val="ListParagraph"/>
        <w:numPr>
          <w:ilvl w:val="0"/>
          <w:numId w:val="158"/>
        </w:numPr>
        <w:ind w:firstLineChars="0"/>
        <w:rPr>
          <w:bCs/>
          <w:color w:val="000000" w:themeColor="text1"/>
          <w:sz w:val="20"/>
          <w:szCs w:val="20"/>
          <w:highlight w:val="yellow"/>
          <w:lang w:val="en-US" w:eastAsia="ko-KR"/>
        </w:rPr>
      </w:pPr>
      <w:r w:rsidRPr="00226AF5">
        <w:rPr>
          <w:bCs/>
          <w:color w:val="000000" w:themeColor="text1"/>
          <w:sz w:val="20"/>
          <w:szCs w:val="20"/>
          <w:highlight w:val="yellow"/>
          <w:lang w:val="en-US"/>
        </w:rPr>
        <w:t>A</w:t>
      </w:r>
      <w:r w:rsidRPr="00226AF5">
        <w:rPr>
          <w:rFonts w:hint="eastAsia"/>
          <w:bCs/>
          <w:color w:val="000000" w:themeColor="text1"/>
          <w:sz w:val="20"/>
          <w:szCs w:val="20"/>
          <w:highlight w:val="yellow"/>
          <w:lang w:val="en-US"/>
        </w:rPr>
        <w:t>d</w:t>
      </w:r>
      <w:r w:rsidRPr="00226AF5">
        <w:rPr>
          <w:bCs/>
          <w:color w:val="000000" w:themeColor="text1"/>
          <w:sz w:val="20"/>
          <w:szCs w:val="20"/>
          <w:highlight w:val="yellow"/>
          <w:lang w:val="en-US"/>
        </w:rPr>
        <w:t xml:space="preserve">-hoc </w:t>
      </w:r>
      <w:r w:rsidRPr="00226AF5">
        <w:rPr>
          <w:bCs/>
          <w:color w:val="000000" w:themeColor="text1"/>
          <w:sz w:val="20"/>
          <w:szCs w:val="20"/>
          <w:highlight w:val="yellow"/>
          <w:lang w:val="en-US" w:eastAsia="ko-KR"/>
        </w:rPr>
        <w:t xml:space="preserve">Agreement: </w:t>
      </w:r>
    </w:p>
    <w:p w14:paraId="015A0C8A" w14:textId="77777777" w:rsidR="00137549" w:rsidRPr="00137549" w:rsidRDefault="00137549" w:rsidP="00137549">
      <w:pPr>
        <w:pStyle w:val="ListParagraph"/>
        <w:numPr>
          <w:ilvl w:val="2"/>
          <w:numId w:val="158"/>
        </w:numPr>
        <w:spacing w:after="120"/>
        <w:ind w:firstLineChars="0"/>
        <w:rPr>
          <w:rFonts w:eastAsia="SimSun"/>
          <w:bCs/>
          <w:color w:val="000000" w:themeColor="text1"/>
          <w:sz w:val="20"/>
          <w:szCs w:val="20"/>
          <w:highlight w:val="yellow"/>
          <w:lang w:val="en-US"/>
        </w:rPr>
      </w:pPr>
      <w:r w:rsidRPr="00137549">
        <w:rPr>
          <w:rFonts w:eastAsia="SimSun"/>
          <w:bCs/>
          <w:color w:val="000000" w:themeColor="text1"/>
          <w:sz w:val="20"/>
          <w:szCs w:val="20"/>
          <w:highlight w:val="yellow"/>
          <w:lang w:val="en-US"/>
        </w:rPr>
        <w:t>for SSB based L1 RSRP event triggered reporting, the reported L1-RSRP measurement result shall meet R18 LTM L1-RSRP accuracy requirements</w:t>
      </w:r>
    </w:p>
    <w:p w14:paraId="5948811D" w14:textId="77777777" w:rsidR="00137549" w:rsidRPr="00137549" w:rsidRDefault="00137549" w:rsidP="00137549">
      <w:pPr>
        <w:pStyle w:val="ListParagraph"/>
        <w:numPr>
          <w:ilvl w:val="2"/>
          <w:numId w:val="158"/>
        </w:numPr>
        <w:spacing w:after="120"/>
        <w:ind w:firstLineChars="0"/>
        <w:rPr>
          <w:rFonts w:eastAsia="SimSun"/>
          <w:bCs/>
          <w:color w:val="000000" w:themeColor="text1"/>
          <w:sz w:val="20"/>
          <w:szCs w:val="20"/>
          <w:highlight w:val="yellow"/>
          <w:lang w:val="en-US"/>
        </w:rPr>
      </w:pPr>
      <w:r w:rsidRPr="00137549">
        <w:rPr>
          <w:rFonts w:eastAsia="SimSun"/>
          <w:bCs/>
          <w:color w:val="000000" w:themeColor="text1"/>
          <w:sz w:val="20"/>
          <w:szCs w:val="20"/>
          <w:highlight w:val="yellow"/>
          <w:lang w:val="en-US"/>
        </w:rPr>
        <w:t>for CSI-RS based L1-RSRP event triggered reporting, the reported L1-RSRP measurement result shall meet R19 CSI-RS based L1-RSRP accuracy requirements for LTM, which will be discussed under CSI-RS based L1-RSRP measurement agenda.</w:t>
      </w:r>
    </w:p>
    <w:p w14:paraId="24418A0E" w14:textId="77777777" w:rsidR="00137549" w:rsidRPr="00F17F1B" w:rsidRDefault="00137549" w:rsidP="009F3F66">
      <w:pPr>
        <w:rPr>
          <w:rFonts w:eastAsiaTheme="minorEastAsia"/>
          <w:iCs/>
          <w:color w:val="000000" w:themeColor="text1"/>
          <w:sz w:val="20"/>
          <w:szCs w:val="20"/>
          <w:lang w:val="en-US"/>
        </w:rPr>
      </w:pPr>
    </w:p>
    <w:p w14:paraId="2A140CAE" w14:textId="77777777" w:rsidR="009F3F66" w:rsidRPr="00F17F1B" w:rsidRDefault="009F3F66" w:rsidP="00A805E9">
      <w:pPr>
        <w:pStyle w:val="Heading4"/>
        <w:numPr>
          <w:ilvl w:val="0"/>
          <w:numId w:val="0"/>
        </w:numPr>
      </w:pPr>
      <w:r w:rsidRPr="00F17F1B">
        <w:t>Issue 1-7: beam level or cell level measurement result for new LTM event evaluation</w:t>
      </w:r>
    </w:p>
    <w:p w14:paraId="5E374048"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08A9F888"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For LTM event triggered L1 reporting, beam level measurement result will be used for evaluation. (Xiaomi, CMCC, Apple, Samsung)</w:t>
      </w:r>
    </w:p>
    <w:p w14:paraId="7BB01BDF"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2E2A2922"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2278BF37" w14:textId="77777777" w:rsidR="009F3F66" w:rsidRPr="00F17F1B" w:rsidRDefault="009F3F66" w:rsidP="009F3F66">
      <w:pPr>
        <w:rPr>
          <w:rFonts w:eastAsiaTheme="minorEastAsia"/>
          <w:iCs/>
          <w:color w:val="000000" w:themeColor="text1"/>
          <w:sz w:val="20"/>
          <w:szCs w:val="20"/>
          <w:lang w:val="en-US"/>
        </w:rPr>
      </w:pPr>
    </w:p>
    <w:p w14:paraId="0D4C6DDC" w14:textId="77777777" w:rsidR="009F3F66" w:rsidRPr="00F17F1B" w:rsidRDefault="009F3F66" w:rsidP="00A805E9">
      <w:pPr>
        <w:pStyle w:val="Heading4"/>
        <w:numPr>
          <w:ilvl w:val="0"/>
          <w:numId w:val="0"/>
        </w:numPr>
      </w:pPr>
      <w:r w:rsidRPr="00F17F1B">
        <w:t>Issue 1-8: starting point in event triggered L1 reporting requirements</w:t>
      </w:r>
    </w:p>
    <w:p w14:paraId="481F5256"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74A676AB"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the definition for starting point for L3 event triggered reporting can be re-used for L1 as baseline. (Xiaomi)</w:t>
      </w:r>
    </w:p>
    <w:p w14:paraId="31237EA0"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1a: starting point in event triggered L1 reporting requirements is the time when a condition exists at the UE which will trigger the reporting. (Apple)</w:t>
      </w:r>
    </w:p>
    <w:p w14:paraId="39BD8762"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1b: an event that will trigger a measurement report (Samsung, Nokia)</w:t>
      </w:r>
    </w:p>
    <w:p w14:paraId="36FF8A7A"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047035ED"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5FD18323" w14:textId="77777777" w:rsidR="009F3F66" w:rsidRDefault="009F3F66" w:rsidP="009F3F66">
      <w:pPr>
        <w:rPr>
          <w:rFonts w:eastAsiaTheme="minorEastAsia"/>
          <w:iCs/>
          <w:color w:val="000000" w:themeColor="text1"/>
          <w:sz w:val="20"/>
          <w:szCs w:val="20"/>
          <w:lang w:val="en-US"/>
        </w:rPr>
      </w:pPr>
    </w:p>
    <w:p w14:paraId="25FA4B1D" w14:textId="77777777" w:rsidR="00226AF5" w:rsidRDefault="00226AF5" w:rsidP="00226AF5">
      <w:pPr>
        <w:pStyle w:val="ListParagraph"/>
        <w:numPr>
          <w:ilvl w:val="0"/>
          <w:numId w:val="158"/>
        </w:numPr>
        <w:ind w:firstLineChars="0"/>
        <w:rPr>
          <w:bCs/>
          <w:color w:val="000000" w:themeColor="text1"/>
          <w:sz w:val="20"/>
          <w:szCs w:val="20"/>
          <w:highlight w:val="yellow"/>
          <w:lang w:val="en-US" w:eastAsia="ko-KR"/>
        </w:rPr>
      </w:pPr>
      <w:r w:rsidRPr="00226AF5">
        <w:rPr>
          <w:bCs/>
          <w:color w:val="000000" w:themeColor="text1"/>
          <w:sz w:val="20"/>
          <w:szCs w:val="20"/>
          <w:highlight w:val="yellow"/>
          <w:lang w:val="en-US"/>
        </w:rPr>
        <w:t>A</w:t>
      </w:r>
      <w:r w:rsidRPr="00226AF5">
        <w:rPr>
          <w:rFonts w:hint="eastAsia"/>
          <w:bCs/>
          <w:color w:val="000000" w:themeColor="text1"/>
          <w:sz w:val="20"/>
          <w:szCs w:val="20"/>
          <w:highlight w:val="yellow"/>
          <w:lang w:val="en-US"/>
        </w:rPr>
        <w:t>d</w:t>
      </w:r>
      <w:r w:rsidRPr="00226AF5">
        <w:rPr>
          <w:bCs/>
          <w:color w:val="000000" w:themeColor="text1"/>
          <w:sz w:val="20"/>
          <w:szCs w:val="20"/>
          <w:highlight w:val="yellow"/>
          <w:lang w:val="en-US"/>
        </w:rPr>
        <w:t xml:space="preserve">-hoc </w:t>
      </w:r>
      <w:r w:rsidRPr="00226AF5">
        <w:rPr>
          <w:bCs/>
          <w:color w:val="000000" w:themeColor="text1"/>
          <w:sz w:val="20"/>
          <w:szCs w:val="20"/>
          <w:highlight w:val="yellow"/>
          <w:lang w:val="en-US" w:eastAsia="ko-KR"/>
        </w:rPr>
        <w:t xml:space="preserve">Agreement: </w:t>
      </w:r>
    </w:p>
    <w:p w14:paraId="21004AB4" w14:textId="47265E3E" w:rsidR="00EE5FDA" w:rsidRPr="00226AF5" w:rsidRDefault="00F50C29" w:rsidP="00226AF5">
      <w:pPr>
        <w:pStyle w:val="ListParagraph"/>
        <w:numPr>
          <w:ilvl w:val="1"/>
          <w:numId w:val="158"/>
        </w:numPr>
        <w:ind w:firstLineChars="0"/>
        <w:rPr>
          <w:bCs/>
          <w:color w:val="000000" w:themeColor="text1"/>
          <w:sz w:val="20"/>
          <w:szCs w:val="20"/>
          <w:highlight w:val="yellow"/>
          <w:lang w:val="en-US" w:eastAsia="ko-KR"/>
        </w:rPr>
      </w:pPr>
      <w:r w:rsidRPr="00226AF5">
        <w:rPr>
          <w:rFonts w:eastAsia="SimSun"/>
          <w:bCs/>
          <w:color w:val="000000" w:themeColor="text1"/>
          <w:sz w:val="20"/>
          <w:szCs w:val="20"/>
          <w:highlight w:val="yellow"/>
          <w:lang w:val="en-US"/>
        </w:rPr>
        <w:t>Use the following as starting point</w:t>
      </w:r>
      <w:r w:rsidR="00EE5FDA" w:rsidRPr="00226AF5">
        <w:rPr>
          <w:rFonts w:eastAsia="SimSun"/>
          <w:bCs/>
          <w:color w:val="000000" w:themeColor="text1"/>
          <w:sz w:val="20"/>
          <w:szCs w:val="20"/>
          <w:highlight w:val="yellow"/>
          <w:lang w:val="en-US"/>
        </w:rPr>
        <w:t>.</w:t>
      </w:r>
      <w:r w:rsidRPr="00226AF5">
        <w:rPr>
          <w:rFonts w:eastAsia="SimSun"/>
          <w:bCs/>
          <w:color w:val="000000" w:themeColor="text1"/>
          <w:sz w:val="20"/>
          <w:szCs w:val="20"/>
          <w:highlight w:val="yellow"/>
          <w:lang w:val="en-US"/>
        </w:rPr>
        <w:t xml:space="preserve"> Wording can be discussed in CR.</w:t>
      </w:r>
    </w:p>
    <w:p w14:paraId="03A0BED8" w14:textId="7998F9C0" w:rsidR="009F3F66" w:rsidRPr="00343040" w:rsidRDefault="00F50C29" w:rsidP="00226AF5">
      <w:pPr>
        <w:pStyle w:val="ListParagraph"/>
        <w:numPr>
          <w:ilvl w:val="2"/>
          <w:numId w:val="158"/>
        </w:numPr>
        <w:ind w:firstLineChars="0"/>
        <w:rPr>
          <w:b/>
          <w:color w:val="000000" w:themeColor="text1"/>
          <w:sz w:val="20"/>
          <w:szCs w:val="20"/>
          <w:u w:val="single"/>
          <w:lang w:val="en-US" w:eastAsia="ko-KR"/>
        </w:rPr>
      </w:pPr>
      <w:r w:rsidRPr="00F50C29">
        <w:rPr>
          <w:rFonts w:eastAsia="SimSun"/>
          <w:bCs/>
          <w:color w:val="000000" w:themeColor="text1"/>
          <w:sz w:val="20"/>
          <w:szCs w:val="20"/>
          <w:highlight w:val="yellow"/>
          <w:lang w:val="en-US"/>
        </w:rPr>
        <w:t>Starting point in event triggered L1 reporting requirements is the time when a condition exists at the UE which will trigger the reporting.</w:t>
      </w:r>
    </w:p>
    <w:p w14:paraId="62A9FA0D" w14:textId="77777777" w:rsidR="00343040" w:rsidRPr="00343040" w:rsidRDefault="00343040" w:rsidP="00343040">
      <w:pPr>
        <w:rPr>
          <w:b/>
          <w:color w:val="000000" w:themeColor="text1"/>
          <w:sz w:val="20"/>
          <w:szCs w:val="20"/>
          <w:u w:val="single"/>
          <w:lang w:val="en-US" w:eastAsia="ko-KR"/>
        </w:rPr>
      </w:pPr>
    </w:p>
    <w:p w14:paraId="48C611E0" w14:textId="77777777" w:rsidR="009F3F66" w:rsidRPr="008038CD" w:rsidRDefault="009F3F66" w:rsidP="00A805E9">
      <w:pPr>
        <w:pStyle w:val="Heading4"/>
        <w:numPr>
          <w:ilvl w:val="0"/>
          <w:numId w:val="0"/>
        </w:numPr>
        <w:rPr>
          <w:strike/>
        </w:rPr>
      </w:pPr>
      <w:r w:rsidRPr="008038CD">
        <w:rPr>
          <w:strike/>
        </w:rPr>
        <w:t>Issue 1-9: L1 event triggered reporting delay</w:t>
      </w:r>
    </w:p>
    <w:p w14:paraId="71A89B0F"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Candidate solutions:</w:t>
      </w:r>
    </w:p>
    <w:p w14:paraId="6C5182BC"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1: The existing framework in L3 event triggered reporting RRM requirements can be as a starting point. (CTC, Samsung, ZTE)</w:t>
      </w:r>
    </w:p>
    <w:p w14:paraId="0E1162E8"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lastRenderedPageBreak/>
        <w:t>Option 2: RAN4 to discuss how to consider the total measurement time if multiple cells are measured with different measurement period. (Xiaomi)</w:t>
      </w:r>
    </w:p>
    <w:p w14:paraId="4C0C1474"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It’s possible that the periodicity of RS is different from each other and then the measurement period is different. How to define total measurement time for multiple cells is FFS.</w:t>
      </w:r>
    </w:p>
    <w:p w14:paraId="06798C7F"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3: (CMCC)</w:t>
      </w:r>
    </w:p>
    <w:p w14:paraId="000F9C43"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for SSB based event triggered L1 measurement reporting, it is proposed to define L1 measurement reporting delay requirements.</w:t>
      </w:r>
    </w:p>
    <w:p w14:paraId="71EA6BB0" w14:textId="77777777" w:rsidR="009F3F66" w:rsidRPr="00256278" w:rsidRDefault="009F3F66" w:rsidP="009F3F66">
      <w:pPr>
        <w:pStyle w:val="ListParagraph"/>
        <w:numPr>
          <w:ilvl w:val="3"/>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The delay is less than T</w:t>
      </w:r>
      <w:r w:rsidRPr="00256278">
        <w:rPr>
          <w:rFonts w:eastAsia="SimSun"/>
          <w:bCs/>
          <w:strike/>
          <w:color w:val="000000" w:themeColor="text1"/>
          <w:sz w:val="20"/>
          <w:szCs w:val="20"/>
          <w:vertAlign w:val="subscript"/>
          <w:lang w:val="en-US"/>
        </w:rPr>
        <w:t xml:space="preserve">L1-RSRP_Measurement_Period </w:t>
      </w:r>
      <w:r w:rsidRPr="00256278">
        <w:rPr>
          <w:rFonts w:eastAsia="SimSun"/>
          <w:bCs/>
          <w:strike/>
          <w:color w:val="000000" w:themeColor="text1"/>
          <w:sz w:val="20"/>
          <w:szCs w:val="20"/>
          <w:lang w:val="en-US"/>
        </w:rPr>
        <w:t>or T</w:t>
      </w:r>
      <w:r w:rsidRPr="00256278">
        <w:rPr>
          <w:rFonts w:eastAsia="SimSun"/>
          <w:bCs/>
          <w:strike/>
          <w:color w:val="000000" w:themeColor="text1"/>
          <w:sz w:val="20"/>
          <w:szCs w:val="20"/>
          <w:vertAlign w:val="subscript"/>
          <w:lang w:val="en-US"/>
        </w:rPr>
        <w:t>L1-RSRP_Measurement_Perioa</w:t>
      </w:r>
      <w:r w:rsidRPr="00256278">
        <w:rPr>
          <w:rFonts w:eastAsia="SimSun"/>
          <w:bCs/>
          <w:strike/>
          <w:color w:val="000000" w:themeColor="text1"/>
          <w:sz w:val="20"/>
          <w:szCs w:val="20"/>
          <w:lang w:val="en-US"/>
        </w:rPr>
        <w:t xml:space="preserve"> + T</w:t>
      </w:r>
      <w:r w:rsidRPr="00256278">
        <w:rPr>
          <w:rFonts w:eastAsia="SimSun"/>
          <w:bCs/>
          <w:strike/>
          <w:color w:val="000000" w:themeColor="text1"/>
          <w:sz w:val="20"/>
          <w:szCs w:val="20"/>
          <w:vertAlign w:val="subscript"/>
          <w:lang w:val="en-US"/>
        </w:rPr>
        <w:t>SSB_time_index</w:t>
      </w:r>
      <w:r w:rsidRPr="00256278">
        <w:rPr>
          <w:rFonts w:eastAsia="SimSun"/>
          <w:bCs/>
          <w:strike/>
          <w:color w:val="000000" w:themeColor="text1"/>
          <w:sz w:val="20"/>
          <w:szCs w:val="20"/>
          <w:lang w:val="en-US"/>
        </w:rPr>
        <w:t>, which are the L1-RSRP measurement period defined for Rel-18 LTM.</w:t>
      </w:r>
    </w:p>
    <w:p w14:paraId="4932255E"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for CSI-RS based event triggered L1 measurement reporting, it is proposed to define L1 measurement reporting delay requirements, and L1 measurement reporting accuracy requirements</w:t>
      </w:r>
    </w:p>
    <w:p w14:paraId="23D053F4"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4: Reporting delay is defined as one L1-RSRP measurement period on target cell. (Apple)</w:t>
      </w:r>
    </w:p>
    <w:p w14:paraId="0A317217"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4a: The event triggered measurement reporting delay, shall be less than LTM L1-RSRP measurement period based on SSB or CSI-RS. (Samsung)</w:t>
      </w:r>
    </w:p>
    <w:p w14:paraId="25F2838B"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5: SSB-based LTM L1 event triggered reporting delay is T</w:t>
      </w:r>
      <w:r w:rsidRPr="00256278">
        <w:rPr>
          <w:rFonts w:eastAsia="SimSun"/>
          <w:bCs/>
          <w:strike/>
          <w:color w:val="000000" w:themeColor="text1"/>
          <w:sz w:val="20"/>
          <w:szCs w:val="20"/>
          <w:vertAlign w:val="subscript"/>
          <w:lang w:val="en-US"/>
        </w:rPr>
        <w:t>L1-RSRP_Measurement_Period_SSB_intra</w:t>
      </w:r>
      <w:r w:rsidRPr="00256278">
        <w:rPr>
          <w:rFonts w:eastAsia="SimSun"/>
          <w:bCs/>
          <w:strike/>
          <w:color w:val="000000" w:themeColor="text1"/>
          <w:sz w:val="20"/>
          <w:szCs w:val="20"/>
          <w:lang w:val="en-US"/>
        </w:rPr>
        <w:t>, T</w:t>
      </w:r>
      <w:r w:rsidRPr="00256278">
        <w:rPr>
          <w:rFonts w:eastAsia="SimSun"/>
          <w:bCs/>
          <w:strike/>
          <w:color w:val="000000" w:themeColor="text1"/>
          <w:sz w:val="20"/>
          <w:szCs w:val="20"/>
          <w:vertAlign w:val="subscript"/>
          <w:lang w:val="en-US"/>
        </w:rPr>
        <w:t>L1-RSRP_Measurement_Period_SSB_inter</w:t>
      </w:r>
      <w:r w:rsidRPr="00256278">
        <w:rPr>
          <w:rFonts w:eastAsia="SimSun"/>
          <w:bCs/>
          <w:strike/>
          <w:color w:val="000000" w:themeColor="text1"/>
          <w:sz w:val="20"/>
          <w:szCs w:val="20"/>
          <w:lang w:val="en-US"/>
        </w:rPr>
        <w:t xml:space="preserve"> or T</w:t>
      </w:r>
      <w:r w:rsidRPr="00256278">
        <w:rPr>
          <w:rFonts w:eastAsia="SimSun"/>
          <w:bCs/>
          <w:strike/>
          <w:color w:val="000000" w:themeColor="text1"/>
          <w:sz w:val="20"/>
          <w:szCs w:val="20"/>
          <w:vertAlign w:val="subscript"/>
          <w:lang w:val="en-US"/>
        </w:rPr>
        <w:t xml:space="preserve">L1-RSRP_Measurement_Period_SSB_inter_withoutGap </w:t>
      </w:r>
      <w:r w:rsidRPr="00256278">
        <w:rPr>
          <w:rFonts w:eastAsia="SimSun"/>
          <w:bCs/>
          <w:strike/>
          <w:color w:val="000000" w:themeColor="text1"/>
          <w:sz w:val="20"/>
          <w:szCs w:val="20"/>
          <w:lang w:val="en-US"/>
        </w:rPr>
        <w:t>(Nokia)</w:t>
      </w:r>
    </w:p>
    <w:p w14:paraId="63AD4542"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6: RAN4 to discuss and define the event evaluation time (i.e., the minimum time required to complete the event evaluation and be ready to send on the first reporting occasion from the measurement occasion). (Ericsson)</w:t>
      </w:r>
    </w:p>
    <w:p w14:paraId="0946E60C"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Recommended WF</w:t>
      </w:r>
    </w:p>
    <w:p w14:paraId="7FF41181" w14:textId="77777777" w:rsidR="009F3F66" w:rsidRPr="00256278" w:rsidRDefault="009F3F66" w:rsidP="009F3F66">
      <w:pPr>
        <w:numPr>
          <w:ilvl w:val="1"/>
          <w:numId w:val="158"/>
        </w:numPr>
        <w:spacing w:after="120"/>
        <w:rPr>
          <w:rFonts w:eastAsia="SimSun"/>
          <w:strike/>
          <w:color w:val="000000" w:themeColor="text1"/>
          <w:sz w:val="20"/>
          <w:szCs w:val="20"/>
          <w:lang w:val="en-US"/>
        </w:rPr>
      </w:pPr>
      <w:r w:rsidRPr="00256278">
        <w:rPr>
          <w:rFonts w:eastAsia="SimSun"/>
          <w:strike/>
          <w:color w:val="000000" w:themeColor="text1"/>
          <w:sz w:val="20"/>
          <w:szCs w:val="20"/>
          <w:lang w:val="en-US"/>
        </w:rPr>
        <w:t>Continue discussion.</w:t>
      </w:r>
    </w:p>
    <w:p w14:paraId="51507614" w14:textId="77777777" w:rsidR="009F3F66" w:rsidRPr="00256278" w:rsidRDefault="009F3F66" w:rsidP="009F3F66">
      <w:pPr>
        <w:rPr>
          <w:rFonts w:eastAsiaTheme="minorEastAsia"/>
          <w:iCs/>
          <w:strike/>
          <w:color w:val="000000" w:themeColor="text1"/>
          <w:sz w:val="20"/>
          <w:szCs w:val="20"/>
          <w:lang w:val="en-US"/>
        </w:rPr>
      </w:pPr>
    </w:p>
    <w:p w14:paraId="16CEAC9E" w14:textId="77777777" w:rsidR="009F3F66" w:rsidRPr="008038CD" w:rsidRDefault="009F3F66" w:rsidP="00A805E9">
      <w:pPr>
        <w:pStyle w:val="Heading4"/>
        <w:numPr>
          <w:ilvl w:val="0"/>
          <w:numId w:val="0"/>
        </w:numPr>
        <w:rPr>
          <w:strike/>
        </w:rPr>
      </w:pPr>
      <w:r w:rsidRPr="008038CD">
        <w:rPr>
          <w:strike/>
        </w:rPr>
        <w:t>Issue 1-10: where to capture event triggered L1 report requirement</w:t>
      </w:r>
    </w:p>
    <w:p w14:paraId="11C0EA97"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Candidate solutions:</w:t>
      </w:r>
    </w:p>
    <w:p w14:paraId="30F45762"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1: new requirements for event triggered L1 measurement reporting shall be introduced in 9.14.3 and 9.15.3, respectively for intra-frequency and inter-frequency. (CATT, Apple, vivo, HW)</w:t>
      </w:r>
    </w:p>
    <w:p w14:paraId="28C90ABE"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Recommended WF</w:t>
      </w:r>
    </w:p>
    <w:p w14:paraId="43ADE115" w14:textId="77777777" w:rsidR="009F3F66" w:rsidRPr="00256278" w:rsidRDefault="009F3F66" w:rsidP="009F3F66">
      <w:pPr>
        <w:numPr>
          <w:ilvl w:val="1"/>
          <w:numId w:val="158"/>
        </w:numPr>
        <w:spacing w:after="120"/>
        <w:rPr>
          <w:rFonts w:eastAsia="SimSun"/>
          <w:strike/>
          <w:color w:val="000000" w:themeColor="text1"/>
          <w:sz w:val="20"/>
          <w:szCs w:val="20"/>
          <w:lang w:val="en-US"/>
        </w:rPr>
      </w:pPr>
      <w:r w:rsidRPr="00256278">
        <w:rPr>
          <w:rFonts w:eastAsia="SimSun"/>
          <w:strike/>
          <w:color w:val="000000" w:themeColor="text1"/>
          <w:sz w:val="20"/>
          <w:szCs w:val="20"/>
          <w:lang w:val="en-US"/>
        </w:rPr>
        <w:t>Continue discussion.</w:t>
      </w:r>
    </w:p>
    <w:p w14:paraId="00A0B61A" w14:textId="77777777" w:rsidR="009F3F66" w:rsidRPr="00256278" w:rsidRDefault="009F3F66" w:rsidP="009F3F66">
      <w:pPr>
        <w:rPr>
          <w:rFonts w:eastAsiaTheme="minorEastAsia"/>
          <w:iCs/>
          <w:strike/>
          <w:color w:val="000000" w:themeColor="text1"/>
          <w:sz w:val="20"/>
          <w:szCs w:val="20"/>
          <w:lang w:val="en-US"/>
        </w:rPr>
      </w:pPr>
    </w:p>
    <w:p w14:paraId="3076C442" w14:textId="77777777" w:rsidR="009F3F66" w:rsidRPr="00256278" w:rsidRDefault="009F3F66" w:rsidP="009F3F66">
      <w:pPr>
        <w:rPr>
          <w:rFonts w:eastAsiaTheme="minorEastAsia"/>
          <w:iCs/>
          <w:strike/>
          <w:color w:val="000000" w:themeColor="text1"/>
          <w:sz w:val="20"/>
          <w:szCs w:val="20"/>
          <w:lang w:val="en-US"/>
        </w:rPr>
      </w:pPr>
    </w:p>
    <w:p w14:paraId="5753F663" w14:textId="77777777" w:rsidR="009F3F66" w:rsidRPr="008038CD" w:rsidRDefault="009F3F66" w:rsidP="00A805E9">
      <w:pPr>
        <w:pStyle w:val="Heading4"/>
        <w:numPr>
          <w:ilvl w:val="0"/>
          <w:numId w:val="0"/>
        </w:numPr>
        <w:rPr>
          <w:strike/>
        </w:rPr>
      </w:pPr>
      <w:r w:rsidRPr="008038CD">
        <w:rPr>
          <w:strike/>
        </w:rPr>
        <w:t>Issue 1-11: Impact of UL resource waiting time</w:t>
      </w:r>
    </w:p>
    <w:p w14:paraId="4B201436" w14:textId="77777777" w:rsidR="009F3F66" w:rsidRPr="008038CD" w:rsidRDefault="009F3F66" w:rsidP="009F3F66">
      <w:pPr>
        <w:numPr>
          <w:ilvl w:val="0"/>
          <w:numId w:val="158"/>
        </w:numPr>
        <w:spacing w:after="12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Candidate solutions:</w:t>
      </w:r>
    </w:p>
    <w:p w14:paraId="28B42E7D"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1: RAN4 to discuss whether to consider the impact of UL resource waiting time on L1 reporting requirement. (Xiaomi)</w:t>
      </w:r>
    </w:p>
    <w:p w14:paraId="23684735" w14:textId="77777777" w:rsidR="009F3F66" w:rsidRPr="008038CD" w:rsidRDefault="009F3F66" w:rsidP="009F3F66">
      <w:pPr>
        <w:numPr>
          <w:ilvl w:val="0"/>
          <w:numId w:val="158"/>
        </w:numPr>
        <w:spacing w:after="12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Recommended WF</w:t>
      </w:r>
    </w:p>
    <w:p w14:paraId="72806EE7" w14:textId="77777777" w:rsidR="009F3F66" w:rsidRPr="008038CD" w:rsidRDefault="009F3F66" w:rsidP="009F3F66">
      <w:pPr>
        <w:numPr>
          <w:ilvl w:val="1"/>
          <w:numId w:val="158"/>
        </w:numPr>
        <w:spacing w:after="120"/>
        <w:rPr>
          <w:rFonts w:eastAsia="SimSun"/>
          <w:strike/>
          <w:color w:val="000000" w:themeColor="text1"/>
          <w:sz w:val="20"/>
          <w:szCs w:val="20"/>
          <w:lang w:val="en-US"/>
        </w:rPr>
      </w:pPr>
      <w:r w:rsidRPr="008038CD">
        <w:rPr>
          <w:rFonts w:eastAsia="SimSun"/>
          <w:strike/>
          <w:color w:val="000000" w:themeColor="text1"/>
          <w:sz w:val="20"/>
          <w:szCs w:val="20"/>
          <w:lang w:val="en-US"/>
        </w:rPr>
        <w:t>Continue discussion.</w:t>
      </w:r>
    </w:p>
    <w:p w14:paraId="442B8C07" w14:textId="77777777" w:rsidR="009F3F66" w:rsidRPr="008038CD" w:rsidRDefault="009F3F66" w:rsidP="009F3F66">
      <w:pPr>
        <w:rPr>
          <w:rFonts w:eastAsiaTheme="minorEastAsia"/>
          <w:iCs/>
          <w:strike/>
          <w:color w:val="000000" w:themeColor="text1"/>
          <w:sz w:val="20"/>
          <w:szCs w:val="20"/>
          <w:lang w:val="en-US"/>
        </w:rPr>
      </w:pPr>
    </w:p>
    <w:p w14:paraId="55A7C8FA" w14:textId="77777777" w:rsidR="009F3F66" w:rsidRPr="008038CD" w:rsidRDefault="009F3F66" w:rsidP="00A805E9">
      <w:pPr>
        <w:pStyle w:val="Heading4"/>
        <w:numPr>
          <w:ilvl w:val="0"/>
          <w:numId w:val="0"/>
        </w:numPr>
        <w:rPr>
          <w:strike/>
        </w:rPr>
      </w:pPr>
      <w:r w:rsidRPr="008038CD">
        <w:rPr>
          <w:strike/>
        </w:rPr>
        <w:t>Issue 1-12: Impact on other LTM requirements</w:t>
      </w:r>
    </w:p>
    <w:p w14:paraId="20D5EFE5"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Candidate solutions:</w:t>
      </w:r>
    </w:p>
    <w:p w14:paraId="4A60EC32"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 xml:space="preserve">Option 1: </w:t>
      </w:r>
      <w:bookmarkStart w:id="0" w:name="_Toc179213713"/>
      <w:r w:rsidRPr="00256278">
        <w:rPr>
          <w:rFonts w:eastAsia="SimSun"/>
          <w:bCs/>
          <w:strike/>
          <w:color w:val="000000" w:themeColor="text1"/>
          <w:sz w:val="20"/>
          <w:szCs w:val="20"/>
          <w:lang w:val="en-US"/>
        </w:rPr>
        <w:t>RAN4 to discuss potential impact of event-triggered L1 reporting to other LTM requirements such as: (Nokia)</w:t>
      </w:r>
    </w:p>
    <w:p w14:paraId="0352295D"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Known TCI state condition for early TCI state activation and cell switch</w:t>
      </w:r>
    </w:p>
    <w:p w14:paraId="0209772E"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Applicability of cell switch delay requirements</w:t>
      </w:r>
      <w:bookmarkEnd w:id="0"/>
    </w:p>
    <w:p w14:paraId="402DE180"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Option 1a: RAN4 to revisit following requirements to accommodate event triggered LTM reporting (E///)</w:t>
      </w:r>
    </w:p>
    <w:p w14:paraId="3B30C868"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lastRenderedPageBreak/>
        <w:t xml:space="preserve">Definition of TCI state known condition </w:t>
      </w:r>
    </w:p>
    <w:p w14:paraId="598518F8"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 xml:space="preserve">TCI state activation requirements </w:t>
      </w:r>
    </w:p>
    <w:p w14:paraId="621BBE1B"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 xml:space="preserve">Option 2: </w:t>
      </w:r>
      <w:bookmarkStart w:id="1" w:name="_Toc179213714"/>
      <w:r w:rsidRPr="00256278">
        <w:rPr>
          <w:rFonts w:eastAsia="SimSun"/>
          <w:bCs/>
          <w:strike/>
          <w:color w:val="000000" w:themeColor="text1"/>
          <w:sz w:val="20"/>
          <w:szCs w:val="20"/>
          <w:lang w:val="en-US"/>
        </w:rPr>
        <w:t>RAN4 to consider the impact of L1 event triggered reporting to: (Nokia)</w:t>
      </w:r>
    </w:p>
    <w:p w14:paraId="5D58EDBF"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early DL sync (T</w:t>
      </w:r>
      <w:r w:rsidRPr="00256278">
        <w:rPr>
          <w:rFonts w:eastAsia="SimSun"/>
          <w:bCs/>
          <w:strike/>
          <w:color w:val="000000" w:themeColor="text1"/>
          <w:sz w:val="20"/>
          <w:szCs w:val="20"/>
          <w:vertAlign w:val="subscript"/>
          <w:lang w:val="en-US"/>
        </w:rPr>
        <w:t>first-RS</w:t>
      </w:r>
      <w:r w:rsidRPr="00256278">
        <w:rPr>
          <w:rFonts w:eastAsia="SimSun"/>
          <w:bCs/>
          <w:strike/>
          <w:color w:val="000000" w:themeColor="text1"/>
          <w:sz w:val="20"/>
          <w:szCs w:val="20"/>
          <w:lang w:val="en-US"/>
        </w:rPr>
        <w:t xml:space="preserve"> = 0 conditions)</w:t>
      </w:r>
    </w:p>
    <w:p w14:paraId="37A58D5B"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early ASN.1 decoding and validity check</w:t>
      </w:r>
    </w:p>
    <w:p w14:paraId="652CB525" w14:textId="77777777" w:rsidR="009F3F66" w:rsidRPr="00256278"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LTM L1 measurement requirements</w:t>
      </w:r>
      <w:bookmarkEnd w:id="1"/>
    </w:p>
    <w:p w14:paraId="7F2E4B84"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Recommended WF</w:t>
      </w:r>
    </w:p>
    <w:p w14:paraId="2E14098E" w14:textId="77777777" w:rsidR="009F3F66" w:rsidRPr="00256278" w:rsidRDefault="009F3F66" w:rsidP="009F3F66">
      <w:pPr>
        <w:numPr>
          <w:ilvl w:val="1"/>
          <w:numId w:val="158"/>
        </w:numPr>
        <w:spacing w:after="120"/>
        <w:rPr>
          <w:rFonts w:eastAsia="SimSun"/>
          <w:strike/>
          <w:color w:val="000000" w:themeColor="text1"/>
          <w:sz w:val="20"/>
          <w:szCs w:val="20"/>
          <w:lang w:val="en-US"/>
        </w:rPr>
      </w:pPr>
      <w:r w:rsidRPr="00256278">
        <w:rPr>
          <w:rFonts w:eastAsia="SimSun"/>
          <w:strike/>
          <w:color w:val="000000" w:themeColor="text1"/>
          <w:sz w:val="20"/>
          <w:szCs w:val="20"/>
          <w:lang w:val="en-US"/>
        </w:rPr>
        <w:t>Continue discussion.</w:t>
      </w:r>
    </w:p>
    <w:p w14:paraId="51BF5724" w14:textId="77777777" w:rsidR="009F3F66" w:rsidRPr="00256278" w:rsidRDefault="009F3F66" w:rsidP="009F3F66">
      <w:pPr>
        <w:rPr>
          <w:rFonts w:eastAsiaTheme="minorEastAsia"/>
          <w:iCs/>
          <w:strike/>
          <w:color w:val="000000" w:themeColor="text1"/>
          <w:sz w:val="20"/>
          <w:szCs w:val="20"/>
          <w:lang w:val="en-US"/>
        </w:rPr>
      </w:pPr>
    </w:p>
    <w:p w14:paraId="347ECFA7" w14:textId="77777777" w:rsidR="009F3F66" w:rsidRPr="00256278" w:rsidRDefault="009F3F66" w:rsidP="009F3F66">
      <w:pPr>
        <w:rPr>
          <w:rFonts w:eastAsiaTheme="minorEastAsia"/>
          <w:iCs/>
          <w:strike/>
          <w:color w:val="000000" w:themeColor="text1"/>
          <w:sz w:val="20"/>
          <w:szCs w:val="20"/>
          <w:lang w:val="en-US"/>
        </w:rPr>
      </w:pPr>
    </w:p>
    <w:p w14:paraId="7FF10FC2" w14:textId="77777777" w:rsidR="009F3F66" w:rsidRPr="008038CD" w:rsidRDefault="009F3F66" w:rsidP="00A805E9">
      <w:pPr>
        <w:pStyle w:val="Heading4"/>
        <w:numPr>
          <w:ilvl w:val="0"/>
          <w:numId w:val="0"/>
        </w:numPr>
        <w:rPr>
          <w:strike/>
        </w:rPr>
      </w:pPr>
      <w:r w:rsidRPr="008038CD">
        <w:rPr>
          <w:strike/>
        </w:rPr>
        <w:t>Issue 1-13: others</w:t>
      </w:r>
    </w:p>
    <w:p w14:paraId="5DF67A5D"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Candidate solutions:</w:t>
      </w:r>
    </w:p>
    <w:p w14:paraId="53C12969"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Proposal 1: For the topic of ‘event triggered L1 measurement reporting,’ RAN4 to wait for further progress to be made in other working groups. (QC)</w:t>
      </w:r>
    </w:p>
    <w:p w14:paraId="345E8300" w14:textId="77777777" w:rsidR="009F3F66" w:rsidRPr="00256278"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256278">
        <w:rPr>
          <w:rFonts w:eastAsia="SimSun"/>
          <w:bCs/>
          <w:strike/>
          <w:color w:val="000000" w:themeColor="text1"/>
          <w:sz w:val="20"/>
          <w:szCs w:val="20"/>
          <w:lang w:val="en-US"/>
        </w:rPr>
        <w:t>Proposal 2: For event triggered L1 reporting in FR2-1, regarding the neighbour cell which is prioritized to be measured, RAN4 re-use R18 solutions, i.e. if UE supports early TCI activation, UE prioritize the neighbour cell with pre-TCI activation in L1 measurement reporting. (vivo)</w:t>
      </w:r>
    </w:p>
    <w:p w14:paraId="28D47962" w14:textId="77777777" w:rsidR="009F3F66" w:rsidRPr="00256278" w:rsidRDefault="009F3F66" w:rsidP="009F3F66">
      <w:pPr>
        <w:numPr>
          <w:ilvl w:val="0"/>
          <w:numId w:val="158"/>
        </w:numPr>
        <w:spacing w:after="120"/>
        <w:rPr>
          <w:rFonts w:eastAsia="SimSun"/>
          <w:strike/>
          <w:color w:val="000000" w:themeColor="text1"/>
          <w:sz w:val="20"/>
          <w:szCs w:val="20"/>
          <w:u w:val="single"/>
          <w:lang w:val="en-US"/>
        </w:rPr>
      </w:pPr>
      <w:r w:rsidRPr="00256278">
        <w:rPr>
          <w:rFonts w:eastAsia="SimSun"/>
          <w:strike/>
          <w:color w:val="000000" w:themeColor="text1"/>
          <w:sz w:val="20"/>
          <w:szCs w:val="20"/>
          <w:u w:val="single"/>
          <w:lang w:val="en-US"/>
        </w:rPr>
        <w:t>Recommended WF</w:t>
      </w:r>
    </w:p>
    <w:p w14:paraId="7A416B08" w14:textId="77777777" w:rsidR="009F3F66" w:rsidRPr="00256278" w:rsidRDefault="009F3F66" w:rsidP="009F3F66">
      <w:pPr>
        <w:numPr>
          <w:ilvl w:val="1"/>
          <w:numId w:val="158"/>
        </w:numPr>
        <w:spacing w:after="120"/>
        <w:rPr>
          <w:rFonts w:eastAsia="SimSun"/>
          <w:strike/>
          <w:color w:val="000000" w:themeColor="text1"/>
          <w:sz w:val="20"/>
          <w:szCs w:val="20"/>
          <w:lang w:val="en-US"/>
        </w:rPr>
      </w:pPr>
      <w:r w:rsidRPr="00256278">
        <w:rPr>
          <w:rFonts w:eastAsia="SimSun"/>
          <w:strike/>
          <w:color w:val="000000" w:themeColor="text1"/>
          <w:sz w:val="20"/>
          <w:szCs w:val="20"/>
          <w:lang w:val="en-US"/>
        </w:rPr>
        <w:t>Continue discussion.</w:t>
      </w:r>
    </w:p>
    <w:p w14:paraId="0E8F1409" w14:textId="77777777" w:rsidR="00616F97" w:rsidRPr="00F17F1B" w:rsidRDefault="00616F97" w:rsidP="00EC7A5E">
      <w:pPr>
        <w:rPr>
          <w:b/>
          <w:u w:val="single"/>
          <w:lang w:eastAsia="ko-KR"/>
        </w:rPr>
      </w:pPr>
    </w:p>
    <w:p w14:paraId="3A39E153" w14:textId="77777777" w:rsidR="00A172DE" w:rsidRPr="00F17F1B" w:rsidRDefault="00A172DE" w:rsidP="00A172DE">
      <w:pPr>
        <w:rPr>
          <w:lang w:eastAsia="ja-JP"/>
        </w:rPr>
      </w:pPr>
    </w:p>
    <w:p w14:paraId="79E5AA3C" w14:textId="77777777" w:rsidR="00820401" w:rsidRPr="00F17F1B" w:rsidRDefault="00820401" w:rsidP="00820401">
      <w:pPr>
        <w:rPr>
          <w:b/>
          <w:bCs/>
          <w:lang w:val="en-GB"/>
        </w:rPr>
      </w:pPr>
    </w:p>
    <w:p w14:paraId="2E9CD9D1" w14:textId="77777777" w:rsidR="009F3F66" w:rsidRPr="00F17F1B" w:rsidRDefault="009F3F66" w:rsidP="00A805E9">
      <w:pPr>
        <w:pStyle w:val="Heading2"/>
      </w:pPr>
      <w:r w:rsidRPr="00F17F1B">
        <w:t>CSI-RS based L1 measurement</w:t>
      </w:r>
    </w:p>
    <w:p w14:paraId="525CEC4F" w14:textId="77777777" w:rsidR="009F3F66" w:rsidRPr="00F17F1B" w:rsidRDefault="009F3F66" w:rsidP="00A805E9">
      <w:pPr>
        <w:pStyle w:val="Heading4"/>
        <w:numPr>
          <w:ilvl w:val="0"/>
          <w:numId w:val="0"/>
        </w:numPr>
      </w:pPr>
      <w:r w:rsidRPr="00F17F1B">
        <w:t>Issue 2-1: CSI-RS based L1 measurement for known/unknown cell</w:t>
      </w:r>
    </w:p>
    <w:p w14:paraId="51E2742E"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778FEE9C"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CSI-RS based L1-RSRP measurement is performed only on known cells (MTK, CTC, Xiaomi, Apple, OPPO, ZTE)</w:t>
      </w:r>
    </w:p>
    <w:p w14:paraId="67C1D812"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128B1F0E"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7E3320DE" w14:textId="77777777" w:rsidR="009F3F66" w:rsidRDefault="009F3F66" w:rsidP="009F3F66">
      <w:pPr>
        <w:spacing w:after="120"/>
        <w:rPr>
          <w:rFonts w:eastAsia="SimSun"/>
          <w:color w:val="000000" w:themeColor="text1"/>
          <w:sz w:val="20"/>
          <w:szCs w:val="20"/>
          <w:lang w:val="en-US"/>
        </w:rPr>
      </w:pPr>
    </w:p>
    <w:p w14:paraId="39861B93" w14:textId="77777777" w:rsidR="00142F97" w:rsidRDefault="00142F97" w:rsidP="00142F97">
      <w:pPr>
        <w:pStyle w:val="ListParagraph"/>
        <w:numPr>
          <w:ilvl w:val="0"/>
          <w:numId w:val="158"/>
        </w:numPr>
        <w:ind w:firstLineChars="0"/>
        <w:rPr>
          <w:bCs/>
          <w:color w:val="000000" w:themeColor="text1"/>
          <w:sz w:val="20"/>
          <w:szCs w:val="20"/>
          <w:highlight w:val="yellow"/>
          <w:lang w:val="en-US" w:eastAsia="ko-KR"/>
        </w:rPr>
      </w:pPr>
      <w:r w:rsidRPr="00226AF5">
        <w:rPr>
          <w:bCs/>
          <w:color w:val="000000" w:themeColor="text1"/>
          <w:sz w:val="20"/>
          <w:szCs w:val="20"/>
          <w:highlight w:val="yellow"/>
          <w:lang w:val="en-US"/>
        </w:rPr>
        <w:t>A</w:t>
      </w:r>
      <w:r w:rsidRPr="00226AF5">
        <w:rPr>
          <w:rFonts w:hint="eastAsia"/>
          <w:bCs/>
          <w:color w:val="000000" w:themeColor="text1"/>
          <w:sz w:val="20"/>
          <w:szCs w:val="20"/>
          <w:highlight w:val="yellow"/>
          <w:lang w:val="en-US"/>
        </w:rPr>
        <w:t>d</w:t>
      </w:r>
      <w:r w:rsidRPr="00226AF5">
        <w:rPr>
          <w:bCs/>
          <w:color w:val="000000" w:themeColor="text1"/>
          <w:sz w:val="20"/>
          <w:szCs w:val="20"/>
          <w:highlight w:val="yellow"/>
          <w:lang w:val="en-US"/>
        </w:rPr>
        <w:t xml:space="preserve">-hoc </w:t>
      </w:r>
      <w:r w:rsidRPr="00226AF5">
        <w:rPr>
          <w:bCs/>
          <w:color w:val="000000" w:themeColor="text1"/>
          <w:sz w:val="20"/>
          <w:szCs w:val="20"/>
          <w:highlight w:val="yellow"/>
          <w:lang w:val="en-US" w:eastAsia="ko-KR"/>
        </w:rPr>
        <w:t xml:space="preserve">Agreement: </w:t>
      </w:r>
    </w:p>
    <w:p w14:paraId="04700CEB" w14:textId="79FB5202" w:rsidR="008741D1" w:rsidRPr="00142F97" w:rsidRDefault="008741D1" w:rsidP="00142F97">
      <w:pPr>
        <w:pStyle w:val="ListParagraph"/>
        <w:numPr>
          <w:ilvl w:val="1"/>
          <w:numId w:val="158"/>
        </w:numPr>
        <w:ind w:firstLineChars="0"/>
        <w:rPr>
          <w:bCs/>
          <w:color w:val="000000" w:themeColor="text1"/>
          <w:sz w:val="20"/>
          <w:szCs w:val="20"/>
          <w:highlight w:val="yellow"/>
          <w:lang w:val="en-US" w:eastAsia="ko-KR"/>
        </w:rPr>
      </w:pPr>
      <w:r w:rsidRPr="00142F97">
        <w:rPr>
          <w:rFonts w:eastAsia="SimSun"/>
          <w:bCs/>
          <w:color w:val="000000" w:themeColor="text1"/>
          <w:sz w:val="20"/>
          <w:szCs w:val="20"/>
          <w:highlight w:val="yellow"/>
          <w:lang w:val="en-US"/>
        </w:rPr>
        <w:t>RRM requirements for CSI-RS based L1-RSRP measurement only apply for known target cells</w:t>
      </w:r>
    </w:p>
    <w:p w14:paraId="7A37B9C9" w14:textId="77777777" w:rsidR="008741D1" w:rsidRPr="00F17F1B" w:rsidRDefault="008741D1" w:rsidP="009F3F66">
      <w:pPr>
        <w:spacing w:after="120"/>
        <w:rPr>
          <w:rFonts w:eastAsia="SimSun"/>
          <w:color w:val="000000" w:themeColor="text1"/>
          <w:sz w:val="20"/>
          <w:szCs w:val="20"/>
          <w:lang w:val="en-US"/>
        </w:rPr>
      </w:pPr>
    </w:p>
    <w:p w14:paraId="0A80DB1D" w14:textId="77777777" w:rsidR="009F3F66" w:rsidRPr="00F17F1B" w:rsidRDefault="009F3F66" w:rsidP="00A805E9">
      <w:pPr>
        <w:pStyle w:val="Heading4"/>
        <w:numPr>
          <w:ilvl w:val="0"/>
          <w:numId w:val="0"/>
        </w:numPr>
      </w:pPr>
      <w:r w:rsidRPr="00F17F1B">
        <w:t xml:space="preserve">Issue 2-2: known cell definition in CSI-RS based L1 measurement </w:t>
      </w:r>
    </w:p>
    <w:p w14:paraId="0013E467" w14:textId="162DFCE4" w:rsidR="00520366" w:rsidRPr="00F17F1B" w:rsidRDefault="00520366" w:rsidP="00520366">
      <w:pPr>
        <w:spacing w:after="120"/>
        <w:rPr>
          <w:rFonts w:eastAsia="SimSun"/>
          <w:bCs/>
          <w:color w:val="000000" w:themeColor="text1"/>
          <w:sz w:val="20"/>
          <w:szCs w:val="20"/>
          <w:lang w:val="en-US"/>
        </w:rPr>
      </w:pPr>
      <w:r w:rsidRPr="00F17F1B">
        <w:rPr>
          <w:rFonts w:eastAsia="SimSun"/>
          <w:bCs/>
          <w:color w:val="000000" w:themeColor="text1"/>
          <w:sz w:val="20"/>
          <w:szCs w:val="20"/>
          <w:lang w:val="en-US"/>
        </w:rPr>
        <w:t>For CSI-RS based L1-RSRP measurement, the cell is considered as known if the following conditions are met:</w:t>
      </w:r>
    </w:p>
    <w:p w14:paraId="4B94352F" w14:textId="40F0E8E4" w:rsidR="00C077D6" w:rsidRPr="00F17F1B" w:rsidRDefault="00C077D6" w:rsidP="00C077D6">
      <w:pPr>
        <w:pStyle w:val="ListParagraph"/>
        <w:numPr>
          <w:ilvl w:val="0"/>
          <w:numId w:val="158"/>
        </w:numPr>
        <w:spacing w:after="120"/>
        <w:ind w:firstLineChars="0"/>
        <w:rPr>
          <w:rFonts w:eastAsia="SimSun"/>
          <w:color w:val="000000" w:themeColor="text1"/>
          <w:sz w:val="20"/>
          <w:szCs w:val="20"/>
          <w:highlight w:val="green"/>
          <w:u w:val="single"/>
          <w:lang w:val="en-US"/>
        </w:rPr>
      </w:pPr>
      <w:r w:rsidRPr="00F17F1B">
        <w:rPr>
          <w:rFonts w:eastAsia="SimSun"/>
          <w:color w:val="000000" w:themeColor="text1"/>
          <w:sz w:val="20"/>
          <w:szCs w:val="20"/>
          <w:highlight w:val="green"/>
          <w:u w:val="single"/>
          <w:lang w:val="en-US"/>
        </w:rPr>
        <w:t>Online Agreement:</w:t>
      </w:r>
    </w:p>
    <w:p w14:paraId="0FC92AA3" w14:textId="77777777" w:rsidR="00C077D6" w:rsidRPr="00C077D6" w:rsidRDefault="00C077D6" w:rsidP="00CC645F">
      <w:pPr>
        <w:numPr>
          <w:ilvl w:val="1"/>
          <w:numId w:val="158"/>
        </w:numPr>
        <w:spacing w:after="120"/>
        <w:rPr>
          <w:rFonts w:eastAsia="SimSun"/>
          <w:bCs/>
          <w:color w:val="000000" w:themeColor="text1"/>
          <w:sz w:val="20"/>
          <w:szCs w:val="20"/>
          <w:highlight w:val="green"/>
          <w:lang w:val="en-US"/>
        </w:rPr>
      </w:pPr>
      <w:r w:rsidRPr="00C077D6">
        <w:rPr>
          <w:rFonts w:eastAsia="SimSun"/>
          <w:bCs/>
          <w:color w:val="000000" w:themeColor="text1"/>
          <w:sz w:val="20"/>
          <w:szCs w:val="20"/>
          <w:highlight w:val="green"/>
          <w:lang w:val="en-US"/>
        </w:rPr>
        <w:t>The UE has performed L3 measurement on the target cell during the last 5 seconds, and</w:t>
      </w:r>
    </w:p>
    <w:p w14:paraId="33756B89" w14:textId="77777777" w:rsidR="00C077D6" w:rsidRPr="00C077D6" w:rsidRDefault="00C077D6" w:rsidP="00CC645F">
      <w:pPr>
        <w:numPr>
          <w:ilvl w:val="2"/>
          <w:numId w:val="158"/>
        </w:numPr>
        <w:spacing w:after="120"/>
        <w:rPr>
          <w:rFonts w:eastAsia="SimSun"/>
          <w:bCs/>
          <w:color w:val="000000" w:themeColor="text1"/>
          <w:sz w:val="20"/>
          <w:szCs w:val="20"/>
          <w:highlight w:val="green"/>
          <w:lang w:val="en-US"/>
        </w:rPr>
      </w:pPr>
      <w:r w:rsidRPr="00C077D6">
        <w:rPr>
          <w:rFonts w:eastAsia="SimSun" w:hint="eastAsia"/>
          <w:bCs/>
          <w:color w:val="000000" w:themeColor="text1"/>
          <w:sz w:val="20"/>
          <w:szCs w:val="20"/>
          <w:highlight w:val="green"/>
          <w:lang w:val="en-US"/>
        </w:rPr>
        <w:t>F</w:t>
      </w:r>
      <w:r w:rsidRPr="00C077D6">
        <w:rPr>
          <w:rFonts w:eastAsia="SimSun"/>
          <w:bCs/>
          <w:color w:val="000000" w:themeColor="text1"/>
          <w:sz w:val="20"/>
          <w:szCs w:val="20"/>
          <w:highlight w:val="green"/>
          <w:lang w:val="en-US"/>
        </w:rPr>
        <w:t>urther check whether to consider SSB-based L3 measurement only</w:t>
      </w:r>
    </w:p>
    <w:p w14:paraId="3AAB22B6" w14:textId="77777777" w:rsidR="00C077D6" w:rsidRPr="00C077D6" w:rsidRDefault="00C077D6" w:rsidP="00CC645F">
      <w:pPr>
        <w:numPr>
          <w:ilvl w:val="1"/>
          <w:numId w:val="158"/>
        </w:numPr>
        <w:spacing w:after="120"/>
        <w:rPr>
          <w:rFonts w:eastAsia="SimSun"/>
          <w:bCs/>
          <w:color w:val="000000" w:themeColor="text1"/>
          <w:sz w:val="20"/>
          <w:szCs w:val="20"/>
          <w:highlight w:val="green"/>
          <w:lang w:val="en-US"/>
        </w:rPr>
      </w:pPr>
      <w:r w:rsidRPr="00C077D6">
        <w:rPr>
          <w:rFonts w:eastAsia="SimSun"/>
          <w:bCs/>
          <w:color w:val="000000" w:themeColor="text1"/>
          <w:sz w:val="20"/>
          <w:szCs w:val="20"/>
          <w:highlight w:val="green"/>
          <w:lang w:val="en-US"/>
        </w:rPr>
        <w:t>The SSB from the target cell configured for L3[/L1] measurement remains detectable according to the cell identification requirements in clause 9.2.</w:t>
      </w:r>
    </w:p>
    <w:p w14:paraId="525F85F2" w14:textId="77777777" w:rsidR="00C077D6" w:rsidRPr="00C077D6" w:rsidRDefault="00C077D6" w:rsidP="00CC645F">
      <w:pPr>
        <w:numPr>
          <w:ilvl w:val="2"/>
          <w:numId w:val="158"/>
        </w:numPr>
        <w:spacing w:after="120"/>
        <w:rPr>
          <w:rFonts w:eastAsia="SimSun"/>
          <w:bCs/>
          <w:color w:val="000000" w:themeColor="text1"/>
          <w:sz w:val="20"/>
          <w:szCs w:val="20"/>
          <w:highlight w:val="green"/>
          <w:lang w:val="en-US"/>
        </w:rPr>
      </w:pPr>
      <w:r w:rsidRPr="00C077D6">
        <w:rPr>
          <w:rFonts w:eastAsia="SimSun"/>
          <w:bCs/>
          <w:color w:val="000000" w:themeColor="text1"/>
          <w:sz w:val="20"/>
          <w:szCs w:val="20"/>
          <w:highlight w:val="green"/>
          <w:lang w:val="en-US"/>
        </w:rPr>
        <w:t>L1 measurement in the 2</w:t>
      </w:r>
      <w:r w:rsidRPr="00C077D6">
        <w:rPr>
          <w:rFonts w:eastAsia="SimSun"/>
          <w:bCs/>
          <w:color w:val="000000" w:themeColor="text1"/>
          <w:sz w:val="20"/>
          <w:szCs w:val="20"/>
          <w:highlight w:val="green"/>
          <w:vertAlign w:val="superscript"/>
          <w:lang w:val="en-US"/>
        </w:rPr>
        <w:t>nd</w:t>
      </w:r>
      <w:r w:rsidRPr="00C077D6">
        <w:rPr>
          <w:rFonts w:eastAsia="SimSun"/>
          <w:bCs/>
          <w:color w:val="000000" w:themeColor="text1"/>
          <w:sz w:val="20"/>
          <w:szCs w:val="20"/>
          <w:highlight w:val="green"/>
          <w:lang w:val="en-US"/>
        </w:rPr>
        <w:t xml:space="preserve"> bullet is not needed for FR1. </w:t>
      </w:r>
    </w:p>
    <w:p w14:paraId="35A268FC" w14:textId="77777777" w:rsidR="00C077D6" w:rsidRPr="00C077D6" w:rsidRDefault="00C077D6" w:rsidP="00CC645F">
      <w:pPr>
        <w:numPr>
          <w:ilvl w:val="2"/>
          <w:numId w:val="158"/>
        </w:numPr>
        <w:spacing w:after="120"/>
        <w:rPr>
          <w:rFonts w:eastAsia="SimSun"/>
          <w:bCs/>
          <w:color w:val="000000" w:themeColor="text1"/>
          <w:sz w:val="20"/>
          <w:szCs w:val="20"/>
          <w:highlight w:val="green"/>
          <w:lang w:val="en-US"/>
        </w:rPr>
      </w:pPr>
      <w:r w:rsidRPr="00C077D6">
        <w:rPr>
          <w:rFonts w:eastAsia="SimSun" w:hint="eastAsia"/>
          <w:bCs/>
          <w:color w:val="000000" w:themeColor="text1"/>
          <w:sz w:val="20"/>
          <w:szCs w:val="20"/>
          <w:highlight w:val="green"/>
          <w:lang w:val="en-US"/>
        </w:rPr>
        <w:t>F</w:t>
      </w:r>
      <w:r w:rsidRPr="00C077D6">
        <w:rPr>
          <w:rFonts w:eastAsia="SimSun"/>
          <w:bCs/>
          <w:color w:val="000000" w:themeColor="text1"/>
          <w:sz w:val="20"/>
          <w:szCs w:val="20"/>
          <w:highlight w:val="green"/>
          <w:lang w:val="en-US"/>
        </w:rPr>
        <w:t>urther discuss whether to keep or remove L1 measurement for FR2-1 in the 2</w:t>
      </w:r>
      <w:r w:rsidRPr="00C077D6">
        <w:rPr>
          <w:rFonts w:eastAsia="SimSun"/>
          <w:bCs/>
          <w:color w:val="000000" w:themeColor="text1"/>
          <w:sz w:val="20"/>
          <w:szCs w:val="20"/>
          <w:highlight w:val="green"/>
          <w:vertAlign w:val="superscript"/>
          <w:lang w:val="en-US"/>
        </w:rPr>
        <w:t>nd</w:t>
      </w:r>
      <w:r w:rsidRPr="00C077D6">
        <w:rPr>
          <w:rFonts w:eastAsia="SimSun"/>
          <w:bCs/>
          <w:color w:val="000000" w:themeColor="text1"/>
          <w:sz w:val="20"/>
          <w:szCs w:val="20"/>
          <w:highlight w:val="green"/>
          <w:lang w:val="en-US"/>
        </w:rPr>
        <w:t xml:space="preserve"> bullet.</w:t>
      </w:r>
    </w:p>
    <w:p w14:paraId="32A25DBF" w14:textId="77777777" w:rsidR="00C077D6" w:rsidRPr="00C077D6" w:rsidRDefault="00C077D6" w:rsidP="00CC645F">
      <w:pPr>
        <w:numPr>
          <w:ilvl w:val="1"/>
          <w:numId w:val="158"/>
        </w:numPr>
        <w:spacing w:after="120"/>
        <w:rPr>
          <w:rFonts w:eastAsia="SimSun"/>
          <w:bCs/>
          <w:color w:val="000000" w:themeColor="text1"/>
          <w:sz w:val="20"/>
          <w:szCs w:val="20"/>
          <w:highlight w:val="green"/>
          <w:lang w:val="en-US"/>
        </w:rPr>
      </w:pPr>
      <w:r w:rsidRPr="00C077D6">
        <w:rPr>
          <w:rFonts w:eastAsia="SimSun"/>
          <w:bCs/>
          <w:color w:val="000000" w:themeColor="text1"/>
          <w:sz w:val="20"/>
          <w:szCs w:val="20"/>
          <w:highlight w:val="green"/>
          <w:lang w:val="en-US"/>
        </w:rPr>
        <w:lastRenderedPageBreak/>
        <w:t>The CSI-RS from the target cell configured for L1 measurement remains [detectable/measurable].</w:t>
      </w:r>
    </w:p>
    <w:p w14:paraId="19F325D5" w14:textId="77777777" w:rsidR="00C077D6" w:rsidRPr="00C077D6" w:rsidRDefault="00C077D6" w:rsidP="00CC645F">
      <w:pPr>
        <w:numPr>
          <w:ilvl w:val="2"/>
          <w:numId w:val="158"/>
        </w:numPr>
        <w:spacing w:after="120"/>
        <w:rPr>
          <w:rFonts w:eastAsia="SimSun"/>
          <w:bCs/>
          <w:color w:val="000000" w:themeColor="text1"/>
          <w:sz w:val="20"/>
          <w:szCs w:val="20"/>
          <w:highlight w:val="green"/>
          <w:lang w:val="en-US"/>
        </w:rPr>
      </w:pPr>
      <w:r w:rsidRPr="00C077D6">
        <w:rPr>
          <w:rFonts w:eastAsia="SimSun" w:hint="eastAsia"/>
          <w:bCs/>
          <w:color w:val="000000" w:themeColor="text1"/>
          <w:sz w:val="20"/>
          <w:szCs w:val="20"/>
          <w:highlight w:val="green"/>
          <w:lang w:val="en-US"/>
        </w:rPr>
        <w:t>F</w:t>
      </w:r>
      <w:r w:rsidRPr="00C077D6">
        <w:rPr>
          <w:rFonts w:eastAsia="SimSun"/>
          <w:bCs/>
          <w:color w:val="000000" w:themeColor="text1"/>
          <w:sz w:val="20"/>
          <w:szCs w:val="20"/>
          <w:highlight w:val="green"/>
          <w:lang w:val="en-US"/>
        </w:rPr>
        <w:t>urther discuss whether to use detectable or measurable.</w:t>
      </w:r>
    </w:p>
    <w:p w14:paraId="1FFF0DC2" w14:textId="77777777" w:rsidR="00C077D6" w:rsidRPr="00C077D6" w:rsidRDefault="00C077D6" w:rsidP="00CC645F">
      <w:pPr>
        <w:numPr>
          <w:ilvl w:val="2"/>
          <w:numId w:val="158"/>
        </w:numPr>
        <w:spacing w:after="120"/>
        <w:rPr>
          <w:rFonts w:eastAsia="SimSun"/>
          <w:bCs/>
          <w:color w:val="000000" w:themeColor="text1"/>
          <w:sz w:val="20"/>
          <w:szCs w:val="20"/>
          <w:highlight w:val="green"/>
          <w:lang w:val="en-US"/>
        </w:rPr>
      </w:pPr>
      <w:r w:rsidRPr="00C077D6">
        <w:rPr>
          <w:rFonts w:eastAsia="SimSun"/>
          <w:bCs/>
          <w:color w:val="000000" w:themeColor="text1"/>
          <w:sz w:val="20"/>
          <w:szCs w:val="20"/>
          <w:highlight w:val="green"/>
          <w:lang w:val="en-US"/>
        </w:rPr>
        <w:t>Further discuss the side condition</w:t>
      </w:r>
    </w:p>
    <w:p w14:paraId="11875A6B" w14:textId="77777777" w:rsidR="009F3F66" w:rsidRPr="00F17F1B" w:rsidRDefault="009F3F66" w:rsidP="009F3F66">
      <w:pPr>
        <w:spacing w:after="120"/>
        <w:rPr>
          <w:rFonts w:eastAsia="SimSun"/>
          <w:color w:val="000000" w:themeColor="text1"/>
          <w:sz w:val="20"/>
          <w:szCs w:val="20"/>
          <w:lang w:val="en-US"/>
        </w:rPr>
      </w:pPr>
    </w:p>
    <w:p w14:paraId="10A46762" w14:textId="77777777" w:rsidR="009F3F66" w:rsidRPr="00F17F1B" w:rsidRDefault="009F3F66" w:rsidP="009F3F66">
      <w:pPr>
        <w:spacing w:after="120"/>
        <w:rPr>
          <w:rFonts w:eastAsia="SimSun"/>
          <w:color w:val="000000" w:themeColor="text1"/>
          <w:sz w:val="20"/>
          <w:szCs w:val="20"/>
          <w:lang w:val="en-US"/>
        </w:rPr>
      </w:pPr>
    </w:p>
    <w:p w14:paraId="0E1ED589" w14:textId="77777777" w:rsidR="009F3F66" w:rsidRPr="00F17F1B" w:rsidRDefault="009F3F66" w:rsidP="00A805E9">
      <w:pPr>
        <w:pStyle w:val="Heading4"/>
        <w:numPr>
          <w:ilvl w:val="0"/>
          <w:numId w:val="0"/>
        </w:numPr>
      </w:pPr>
      <w:r w:rsidRPr="00F17F1B">
        <w:t>Issue 2-3: CSI-RS based L1 measurement outside active BWP or with measurement gap</w:t>
      </w:r>
    </w:p>
    <w:p w14:paraId="4FF2AA12"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2B7346B3" w14:textId="0D8219DE"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Deprioritize CSI-RS based L1-RSRP measurement outside active BWP (or with measurement gap) in R19. (MTK, QC, vivo, OPPO, Nokia)</w:t>
      </w:r>
    </w:p>
    <w:p w14:paraId="006C0E35"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1a: RAN4 can first discuss measurement within active BWP for CSI-RS based L1 measurement and wait for progress in other WG about whether measurement gap will be supported. (Xiaomi)</w:t>
      </w:r>
    </w:p>
    <w:p w14:paraId="4C69BE2D"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 xml:space="preserve">Option 1b: RAN4 to define intra-frequency CSI-RS measurement requirements first. </w:t>
      </w:r>
      <w:bookmarkStart w:id="2" w:name="_Toc179213717"/>
      <w:r w:rsidRPr="00F17F1B">
        <w:rPr>
          <w:rFonts w:eastAsia="SimSun"/>
          <w:bCs/>
          <w:color w:val="000000" w:themeColor="text1"/>
          <w:sz w:val="20"/>
          <w:szCs w:val="20"/>
          <w:lang w:val="en-US"/>
        </w:rPr>
        <w:t>Support inter-frequency L1-RSRP CSI-RS measurements without gap. FFS for inter-frequency with gap.</w:t>
      </w:r>
      <w:bookmarkEnd w:id="2"/>
      <w:r w:rsidRPr="00F17F1B">
        <w:rPr>
          <w:rFonts w:eastAsia="SimSun"/>
          <w:bCs/>
          <w:color w:val="000000" w:themeColor="text1"/>
          <w:sz w:val="20"/>
          <w:szCs w:val="20"/>
          <w:lang w:val="en-US"/>
        </w:rPr>
        <w:t xml:space="preserve"> (Nokia)</w:t>
      </w:r>
    </w:p>
    <w:p w14:paraId="0FB1A3A9"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 RAN4 at least support the following measurement types for CSI-RS based L1 measurement. (CATT)</w:t>
      </w:r>
    </w:p>
    <w:p w14:paraId="2CE04B22"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Without gap</w:t>
      </w:r>
    </w:p>
    <w:p w14:paraId="33AF2ECB"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With gap</w:t>
      </w:r>
    </w:p>
    <w:p w14:paraId="62A2FA9C"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2a: for CSI-RS based LTM, it is proposed to consider intra-frequency measurement, inter-frequency  measurement without gap and inter-frequency measurement with gap, which are aligned with Rel-18 SSB based LTM. (CMCC)</w:t>
      </w:r>
    </w:p>
    <w:p w14:paraId="21751CD9"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2b: prioritize intra-frequency measurement without GAP, inter-frequency measurement with GAP. (Apple, Samsung, HW, OPPO, CATT)</w:t>
      </w:r>
    </w:p>
    <w:p w14:paraId="24E07312"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 xml:space="preserve">Option 2c: </w:t>
      </w:r>
      <w:r w:rsidRPr="00F17F1B">
        <w:rPr>
          <w:rFonts w:eastAsia="SimSun"/>
          <w:bCs/>
          <w:iCs/>
          <w:color w:val="000000" w:themeColor="text1"/>
          <w:sz w:val="20"/>
          <w:szCs w:val="20"/>
          <w:lang w:val="en-US"/>
        </w:rPr>
        <w:t>CSI-RS based L1 measurements for candidate cells shall support</w:t>
      </w:r>
    </w:p>
    <w:p w14:paraId="51AB42E5"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iCs/>
          <w:color w:val="000000" w:themeColor="text1"/>
          <w:sz w:val="20"/>
          <w:szCs w:val="20"/>
          <w:lang w:val="en-US"/>
        </w:rPr>
        <w:t>Measurement within active BWP, Measurements outside active BWP</w:t>
      </w:r>
      <w:r w:rsidRPr="00F17F1B">
        <w:rPr>
          <w:rFonts w:eastAsia="SimSun"/>
          <w:bCs/>
          <w:color w:val="000000" w:themeColor="text1"/>
          <w:sz w:val="20"/>
          <w:szCs w:val="20"/>
          <w:lang w:val="en-US"/>
        </w:rPr>
        <w:t>. (E///, ZTE)</w:t>
      </w:r>
    </w:p>
    <w:p w14:paraId="32321E5D"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47C3A117"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3707B7E3" w14:textId="77777777" w:rsidR="009F3F66" w:rsidRPr="00F17F1B" w:rsidRDefault="009F3F66" w:rsidP="009F3F66">
      <w:pPr>
        <w:spacing w:after="120"/>
        <w:rPr>
          <w:rFonts w:eastAsia="SimSun"/>
          <w:color w:val="000000" w:themeColor="text1"/>
          <w:sz w:val="20"/>
          <w:szCs w:val="20"/>
          <w:lang w:val="en-US"/>
        </w:rPr>
      </w:pPr>
    </w:p>
    <w:p w14:paraId="3E2652B6" w14:textId="77777777" w:rsidR="009F3F66" w:rsidRPr="00F17F1B" w:rsidRDefault="009F3F66" w:rsidP="00A805E9">
      <w:pPr>
        <w:pStyle w:val="Heading4"/>
        <w:numPr>
          <w:ilvl w:val="0"/>
          <w:numId w:val="0"/>
        </w:numPr>
      </w:pPr>
      <w:r w:rsidRPr="00F17F1B">
        <w:t>Issue 2-4: whether SSB based L3 measurement is a pre-requisite of CSI-RS based L1 measurement</w:t>
      </w:r>
    </w:p>
    <w:p w14:paraId="745A3989" w14:textId="2F5B072D" w:rsidR="0015603E" w:rsidRPr="00F17F1B" w:rsidRDefault="0015603E" w:rsidP="0015603E">
      <w:pPr>
        <w:overflowPunct w:val="0"/>
        <w:autoSpaceDE w:val="0"/>
        <w:autoSpaceDN w:val="0"/>
        <w:adjustRightInd w:val="0"/>
        <w:snapToGrid w:val="0"/>
        <w:spacing w:after="120"/>
        <w:textAlignment w:val="baseline"/>
        <w:rPr>
          <w:b/>
          <w:bCs/>
          <w:sz w:val="20"/>
          <w:szCs w:val="20"/>
          <w:highlight w:val="yellow"/>
          <w:u w:val="single"/>
        </w:rPr>
      </w:pPr>
      <w:r w:rsidRPr="00F17F1B">
        <w:rPr>
          <w:b/>
          <w:bCs/>
          <w:sz w:val="20"/>
          <w:szCs w:val="20"/>
          <w:highlight w:val="yellow"/>
          <w:u w:val="single"/>
        </w:rPr>
        <w:t xml:space="preserve">Tentative </w:t>
      </w:r>
      <w:r w:rsidRPr="00F17F1B">
        <w:rPr>
          <w:rFonts w:hint="eastAsia"/>
          <w:b/>
          <w:bCs/>
          <w:sz w:val="20"/>
          <w:szCs w:val="20"/>
          <w:highlight w:val="yellow"/>
          <w:u w:val="single"/>
        </w:rPr>
        <w:t>A</w:t>
      </w:r>
      <w:r w:rsidRPr="00F17F1B">
        <w:rPr>
          <w:b/>
          <w:bCs/>
          <w:sz w:val="20"/>
          <w:szCs w:val="20"/>
          <w:highlight w:val="yellow"/>
          <w:u w:val="single"/>
        </w:rPr>
        <w:t>greement during online session: further discuss the two alternatives</w:t>
      </w:r>
    </w:p>
    <w:p w14:paraId="445E37A7" w14:textId="77777777" w:rsidR="0015603E" w:rsidRPr="00F17F1B" w:rsidRDefault="0015603E" w:rsidP="0015603E">
      <w:pPr>
        <w:overflowPunct w:val="0"/>
        <w:autoSpaceDE w:val="0"/>
        <w:autoSpaceDN w:val="0"/>
        <w:adjustRightInd w:val="0"/>
        <w:snapToGrid w:val="0"/>
        <w:spacing w:after="120"/>
        <w:textAlignment w:val="baseline"/>
        <w:rPr>
          <w:b/>
          <w:bCs/>
          <w:sz w:val="20"/>
          <w:szCs w:val="20"/>
          <w:highlight w:val="yellow"/>
          <w:u w:val="single"/>
        </w:rPr>
      </w:pPr>
      <w:r w:rsidRPr="00F17F1B">
        <w:rPr>
          <w:b/>
          <w:bCs/>
          <w:sz w:val="20"/>
          <w:szCs w:val="20"/>
          <w:highlight w:val="yellow"/>
          <w:u w:val="single"/>
        </w:rPr>
        <w:t>Alternative 1:</w:t>
      </w:r>
    </w:p>
    <w:p w14:paraId="6D89D74F" w14:textId="77777777" w:rsidR="0015603E" w:rsidRPr="00F17F1B" w:rsidRDefault="0015603E" w:rsidP="0015603E">
      <w:pPr>
        <w:pStyle w:val="ListParagraph"/>
        <w:numPr>
          <w:ilvl w:val="2"/>
          <w:numId w:val="158"/>
        </w:numPr>
        <w:snapToGrid w:val="0"/>
        <w:spacing w:after="120"/>
        <w:ind w:firstLineChars="0"/>
        <w:rPr>
          <w:bCs/>
          <w:sz w:val="20"/>
          <w:szCs w:val="20"/>
          <w:highlight w:val="yellow"/>
        </w:rPr>
      </w:pPr>
      <w:r w:rsidRPr="00F17F1B">
        <w:rPr>
          <w:bCs/>
          <w:sz w:val="20"/>
          <w:szCs w:val="20"/>
          <w:highlight w:val="yellow"/>
        </w:rPr>
        <w:t>RAN4 to consider the following measurement procedure for CSI-RS based LTM candidate cell measurements:</w:t>
      </w:r>
    </w:p>
    <w:p w14:paraId="5C15E324" w14:textId="77777777" w:rsidR="0015603E" w:rsidRPr="00F17F1B" w:rsidRDefault="0015603E" w:rsidP="0015603E">
      <w:pPr>
        <w:pStyle w:val="ListParagraph"/>
        <w:numPr>
          <w:ilvl w:val="3"/>
          <w:numId w:val="158"/>
        </w:numPr>
        <w:snapToGrid w:val="0"/>
        <w:spacing w:after="120"/>
        <w:ind w:firstLineChars="0"/>
        <w:rPr>
          <w:bCs/>
          <w:sz w:val="20"/>
          <w:szCs w:val="20"/>
          <w:highlight w:val="yellow"/>
        </w:rPr>
      </w:pPr>
      <w:r w:rsidRPr="00F17F1B">
        <w:rPr>
          <w:bCs/>
          <w:sz w:val="20"/>
          <w:szCs w:val="20"/>
          <w:highlight w:val="yellow"/>
        </w:rPr>
        <w:t>Step 1: SSB based L3 measurements [and reports]</w:t>
      </w:r>
    </w:p>
    <w:p w14:paraId="4EB7B611" w14:textId="77777777" w:rsidR="0015603E" w:rsidRPr="00F17F1B" w:rsidRDefault="0015603E" w:rsidP="0015603E">
      <w:pPr>
        <w:pStyle w:val="ListParagraph"/>
        <w:numPr>
          <w:ilvl w:val="3"/>
          <w:numId w:val="158"/>
        </w:numPr>
        <w:snapToGrid w:val="0"/>
        <w:spacing w:after="120"/>
        <w:ind w:firstLineChars="0"/>
        <w:rPr>
          <w:bCs/>
          <w:sz w:val="20"/>
          <w:szCs w:val="20"/>
          <w:highlight w:val="yellow"/>
        </w:rPr>
      </w:pPr>
      <w:r w:rsidRPr="00F17F1B">
        <w:rPr>
          <w:bCs/>
          <w:sz w:val="20"/>
          <w:szCs w:val="20"/>
          <w:highlight w:val="yellow"/>
        </w:rPr>
        <w:t xml:space="preserve">Step 2: </w:t>
      </w:r>
      <w:r w:rsidRPr="00F17F1B">
        <w:rPr>
          <w:bCs/>
          <w:color w:val="FF0000"/>
          <w:sz w:val="20"/>
          <w:szCs w:val="20"/>
          <w:highlight w:val="yellow"/>
          <w:u w:val="single"/>
        </w:rPr>
        <w:t>For FR2-1,</w:t>
      </w:r>
      <w:r w:rsidRPr="00F17F1B">
        <w:rPr>
          <w:bCs/>
          <w:sz w:val="20"/>
          <w:szCs w:val="20"/>
          <w:highlight w:val="yellow"/>
        </w:rPr>
        <w:t xml:space="preserve"> SSB-based L1 measurements and reports on the same candidate cell</w:t>
      </w:r>
    </w:p>
    <w:p w14:paraId="78D089C8" w14:textId="77777777" w:rsidR="0015603E" w:rsidRPr="00F17F1B" w:rsidRDefault="0015603E" w:rsidP="0015603E">
      <w:pPr>
        <w:pStyle w:val="ListParagraph"/>
        <w:numPr>
          <w:ilvl w:val="4"/>
          <w:numId w:val="158"/>
        </w:numPr>
        <w:snapToGrid w:val="0"/>
        <w:spacing w:after="120"/>
        <w:ind w:firstLineChars="0"/>
        <w:rPr>
          <w:bCs/>
          <w:sz w:val="20"/>
          <w:szCs w:val="20"/>
          <w:highlight w:val="yellow"/>
        </w:rPr>
      </w:pPr>
      <w:r w:rsidRPr="00F17F1B">
        <w:rPr>
          <w:bCs/>
          <w:sz w:val="20"/>
          <w:szCs w:val="20"/>
          <w:highlight w:val="yellow"/>
        </w:rPr>
        <w:t>Further discuss whether Step 2 can be skipped under certain conditions. FFS the details of the conditions.</w:t>
      </w:r>
    </w:p>
    <w:p w14:paraId="7342B52A" w14:textId="77777777" w:rsidR="0015603E" w:rsidRPr="00F17F1B" w:rsidRDefault="0015603E" w:rsidP="0015603E">
      <w:pPr>
        <w:pStyle w:val="ListParagraph"/>
        <w:numPr>
          <w:ilvl w:val="4"/>
          <w:numId w:val="158"/>
        </w:numPr>
        <w:snapToGrid w:val="0"/>
        <w:spacing w:after="120"/>
        <w:ind w:firstLineChars="0"/>
        <w:rPr>
          <w:bCs/>
          <w:sz w:val="20"/>
          <w:szCs w:val="20"/>
          <w:highlight w:val="yellow"/>
        </w:rPr>
      </w:pPr>
      <w:r w:rsidRPr="00F17F1B">
        <w:rPr>
          <w:bCs/>
          <w:sz w:val="20"/>
          <w:szCs w:val="20"/>
          <w:highlight w:val="yellow"/>
        </w:rPr>
        <w:t>Note: Step 2 is removed for FR1.</w:t>
      </w:r>
    </w:p>
    <w:p w14:paraId="612D01AB" w14:textId="77777777" w:rsidR="0015603E" w:rsidRPr="00F17F1B" w:rsidRDefault="0015603E" w:rsidP="0015603E">
      <w:pPr>
        <w:pStyle w:val="ListParagraph"/>
        <w:numPr>
          <w:ilvl w:val="3"/>
          <w:numId w:val="158"/>
        </w:numPr>
        <w:snapToGrid w:val="0"/>
        <w:spacing w:after="120"/>
        <w:ind w:firstLineChars="0"/>
        <w:rPr>
          <w:bCs/>
          <w:sz w:val="20"/>
          <w:szCs w:val="20"/>
          <w:highlight w:val="yellow"/>
        </w:rPr>
      </w:pPr>
      <w:r w:rsidRPr="00F17F1B">
        <w:rPr>
          <w:bCs/>
          <w:sz w:val="20"/>
          <w:szCs w:val="20"/>
          <w:highlight w:val="yellow"/>
        </w:rPr>
        <w:t>Step 3: CSI-RS based L1 measurements on the same candidate cell</w:t>
      </w:r>
    </w:p>
    <w:p w14:paraId="16A5EF3D" w14:textId="77777777" w:rsidR="0015603E" w:rsidRPr="00F17F1B" w:rsidRDefault="0015603E" w:rsidP="0015603E">
      <w:pPr>
        <w:pStyle w:val="ListParagraph"/>
        <w:numPr>
          <w:ilvl w:val="3"/>
          <w:numId w:val="158"/>
        </w:numPr>
        <w:snapToGrid w:val="0"/>
        <w:spacing w:after="120"/>
        <w:ind w:firstLineChars="0"/>
        <w:rPr>
          <w:bCs/>
          <w:sz w:val="20"/>
          <w:szCs w:val="20"/>
          <w:highlight w:val="yellow"/>
        </w:rPr>
      </w:pPr>
      <w:r w:rsidRPr="00F17F1B">
        <w:rPr>
          <w:bCs/>
          <w:sz w:val="20"/>
          <w:szCs w:val="20"/>
          <w:highlight w:val="yellow"/>
        </w:rPr>
        <w:t xml:space="preserve">Note: The CSI-RS in Step 3 should be QCL’ed with the SSB in Step </w:t>
      </w:r>
      <w:r w:rsidRPr="00F17F1B">
        <w:rPr>
          <w:bCs/>
          <w:color w:val="FF0000"/>
          <w:sz w:val="20"/>
          <w:szCs w:val="20"/>
          <w:highlight w:val="yellow"/>
          <w:u w:val="single"/>
        </w:rPr>
        <w:t>1 or</w:t>
      </w:r>
      <w:r w:rsidRPr="00F17F1B">
        <w:rPr>
          <w:bCs/>
          <w:color w:val="FF0000"/>
          <w:sz w:val="20"/>
          <w:szCs w:val="20"/>
          <w:highlight w:val="yellow"/>
        </w:rPr>
        <w:t xml:space="preserve"> </w:t>
      </w:r>
      <w:r w:rsidRPr="00F17F1B">
        <w:rPr>
          <w:bCs/>
          <w:sz w:val="20"/>
          <w:szCs w:val="20"/>
          <w:highlight w:val="yellow"/>
        </w:rPr>
        <w:t>2.</w:t>
      </w:r>
    </w:p>
    <w:p w14:paraId="76D7C322" w14:textId="77777777" w:rsidR="0015603E" w:rsidRPr="00F17F1B" w:rsidRDefault="0015603E" w:rsidP="0015603E">
      <w:pPr>
        <w:pStyle w:val="ListParagraph"/>
        <w:numPr>
          <w:ilvl w:val="4"/>
          <w:numId w:val="158"/>
        </w:numPr>
        <w:snapToGrid w:val="0"/>
        <w:spacing w:after="120"/>
        <w:ind w:firstLineChars="0"/>
        <w:rPr>
          <w:bCs/>
          <w:sz w:val="20"/>
          <w:szCs w:val="20"/>
          <w:highlight w:val="yellow"/>
        </w:rPr>
      </w:pPr>
      <w:r w:rsidRPr="00F17F1B">
        <w:rPr>
          <w:bCs/>
          <w:sz w:val="20"/>
          <w:szCs w:val="20"/>
          <w:highlight w:val="yellow"/>
        </w:rPr>
        <w:t xml:space="preserve">Note: For FR1, the CSI-RS in Step 3 should be QCL’ed with the SSB in Step </w:t>
      </w:r>
      <w:r w:rsidRPr="00F17F1B">
        <w:rPr>
          <w:bCs/>
          <w:color w:val="FF0000"/>
          <w:sz w:val="20"/>
          <w:szCs w:val="20"/>
          <w:highlight w:val="yellow"/>
          <w:u w:val="single"/>
        </w:rPr>
        <w:t>1</w:t>
      </w:r>
      <w:r w:rsidRPr="00F17F1B">
        <w:rPr>
          <w:bCs/>
          <w:sz w:val="20"/>
          <w:szCs w:val="20"/>
          <w:highlight w:val="yellow"/>
        </w:rPr>
        <w:t>.</w:t>
      </w:r>
    </w:p>
    <w:p w14:paraId="4E65F699" w14:textId="77777777" w:rsidR="0015603E" w:rsidRPr="00F17F1B" w:rsidRDefault="0015603E" w:rsidP="0015603E">
      <w:pPr>
        <w:overflowPunct w:val="0"/>
        <w:autoSpaceDE w:val="0"/>
        <w:autoSpaceDN w:val="0"/>
        <w:adjustRightInd w:val="0"/>
        <w:snapToGrid w:val="0"/>
        <w:spacing w:after="120"/>
        <w:textAlignment w:val="baseline"/>
        <w:rPr>
          <w:b/>
          <w:bCs/>
          <w:sz w:val="20"/>
          <w:szCs w:val="20"/>
          <w:highlight w:val="yellow"/>
          <w:u w:val="single"/>
        </w:rPr>
      </w:pPr>
      <w:r w:rsidRPr="00F17F1B">
        <w:rPr>
          <w:b/>
          <w:bCs/>
          <w:sz w:val="20"/>
          <w:szCs w:val="20"/>
          <w:highlight w:val="yellow"/>
          <w:u w:val="single"/>
        </w:rPr>
        <w:t>Alternative 2:</w:t>
      </w:r>
    </w:p>
    <w:p w14:paraId="38B2202D" w14:textId="77777777" w:rsidR="0015603E" w:rsidRPr="00F17F1B" w:rsidRDefault="0015603E" w:rsidP="0015603E">
      <w:pPr>
        <w:pStyle w:val="ListParagraph"/>
        <w:numPr>
          <w:ilvl w:val="2"/>
          <w:numId w:val="158"/>
        </w:numPr>
        <w:snapToGrid w:val="0"/>
        <w:spacing w:after="120"/>
        <w:ind w:firstLineChars="0"/>
        <w:rPr>
          <w:bCs/>
          <w:sz w:val="20"/>
          <w:szCs w:val="20"/>
          <w:highlight w:val="yellow"/>
        </w:rPr>
      </w:pPr>
      <w:r w:rsidRPr="00F17F1B">
        <w:rPr>
          <w:bCs/>
          <w:sz w:val="20"/>
          <w:szCs w:val="20"/>
          <w:highlight w:val="yellow"/>
        </w:rPr>
        <w:lastRenderedPageBreak/>
        <w:t>RAN4 to consider the following measurement procedure for CSI-RS based LTM candidate cell measurements:</w:t>
      </w:r>
    </w:p>
    <w:p w14:paraId="24893AF6" w14:textId="77777777" w:rsidR="0015603E" w:rsidRPr="00F17F1B" w:rsidRDefault="0015603E" w:rsidP="0015603E">
      <w:pPr>
        <w:pStyle w:val="ListParagraph"/>
        <w:numPr>
          <w:ilvl w:val="3"/>
          <w:numId w:val="158"/>
        </w:numPr>
        <w:snapToGrid w:val="0"/>
        <w:spacing w:after="120"/>
        <w:ind w:firstLineChars="0"/>
        <w:rPr>
          <w:bCs/>
          <w:sz w:val="20"/>
          <w:szCs w:val="20"/>
          <w:highlight w:val="yellow"/>
        </w:rPr>
      </w:pPr>
      <w:r w:rsidRPr="00F17F1B">
        <w:rPr>
          <w:bCs/>
          <w:sz w:val="20"/>
          <w:szCs w:val="20"/>
          <w:highlight w:val="yellow"/>
        </w:rPr>
        <w:t>Step 1: SSB based L3 measurements [and reports]</w:t>
      </w:r>
    </w:p>
    <w:p w14:paraId="3FA7B653" w14:textId="77777777" w:rsidR="0015603E" w:rsidRPr="00F17F1B" w:rsidRDefault="0015603E" w:rsidP="0015603E">
      <w:pPr>
        <w:pStyle w:val="ListParagraph"/>
        <w:numPr>
          <w:ilvl w:val="3"/>
          <w:numId w:val="158"/>
        </w:numPr>
        <w:snapToGrid w:val="0"/>
        <w:spacing w:after="120"/>
        <w:ind w:firstLineChars="0"/>
        <w:rPr>
          <w:bCs/>
          <w:sz w:val="20"/>
          <w:szCs w:val="20"/>
          <w:highlight w:val="yellow"/>
        </w:rPr>
      </w:pPr>
      <w:r w:rsidRPr="00F17F1B">
        <w:rPr>
          <w:bCs/>
          <w:sz w:val="20"/>
          <w:szCs w:val="20"/>
          <w:highlight w:val="yellow"/>
        </w:rPr>
        <w:t>Step 3: CSI-RS based L1 measurements on the same candidate cell</w:t>
      </w:r>
    </w:p>
    <w:p w14:paraId="200A6885" w14:textId="77777777" w:rsidR="0015603E" w:rsidRPr="00F17F1B" w:rsidRDefault="0015603E" w:rsidP="0015603E">
      <w:pPr>
        <w:pStyle w:val="ListParagraph"/>
        <w:numPr>
          <w:ilvl w:val="3"/>
          <w:numId w:val="158"/>
        </w:numPr>
        <w:snapToGrid w:val="0"/>
        <w:spacing w:after="120"/>
        <w:ind w:firstLineChars="0"/>
        <w:rPr>
          <w:bCs/>
          <w:sz w:val="20"/>
          <w:szCs w:val="20"/>
          <w:highlight w:val="yellow"/>
        </w:rPr>
      </w:pPr>
      <w:r w:rsidRPr="00F17F1B">
        <w:rPr>
          <w:bCs/>
          <w:sz w:val="20"/>
          <w:szCs w:val="20"/>
          <w:highlight w:val="yellow"/>
        </w:rPr>
        <w:t xml:space="preserve">Note: The CSI-RS in Step 3 should be QCL’ed with the SSB in Step </w:t>
      </w:r>
      <w:r w:rsidRPr="00F17F1B">
        <w:rPr>
          <w:bCs/>
          <w:color w:val="FF0000"/>
          <w:sz w:val="20"/>
          <w:szCs w:val="20"/>
          <w:highlight w:val="yellow"/>
          <w:u w:val="single"/>
        </w:rPr>
        <w:t>1</w:t>
      </w:r>
      <w:r w:rsidRPr="00F17F1B">
        <w:rPr>
          <w:bCs/>
          <w:sz w:val="20"/>
          <w:szCs w:val="20"/>
          <w:highlight w:val="yellow"/>
        </w:rPr>
        <w:t>.</w:t>
      </w:r>
    </w:p>
    <w:p w14:paraId="21FBB06A" w14:textId="77777777" w:rsidR="009F3F66" w:rsidRPr="00F17F1B" w:rsidRDefault="009F3F66" w:rsidP="009F3F66">
      <w:pPr>
        <w:spacing w:after="120"/>
        <w:rPr>
          <w:rFonts w:eastAsia="SimSun"/>
          <w:color w:val="000000" w:themeColor="text1"/>
          <w:sz w:val="20"/>
          <w:szCs w:val="20"/>
        </w:rPr>
      </w:pPr>
    </w:p>
    <w:p w14:paraId="4FABA334" w14:textId="77777777" w:rsidR="009F3F66" w:rsidRPr="00F17F1B" w:rsidRDefault="009F3F66" w:rsidP="00A805E9">
      <w:pPr>
        <w:pStyle w:val="Heading4"/>
        <w:numPr>
          <w:ilvl w:val="0"/>
          <w:numId w:val="0"/>
        </w:numPr>
      </w:pPr>
      <w:r w:rsidRPr="00F17F1B">
        <w:t>Issue 2-5: supported frequency range</w:t>
      </w:r>
    </w:p>
    <w:p w14:paraId="06A0F3C9"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67B51D17"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FR1 and FR2-1 (CATT, Apple, OPPO, Nokia, ZTE)</w:t>
      </w:r>
    </w:p>
    <w:p w14:paraId="2A29E89A"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24CD2F58"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6E9DFCD0" w14:textId="77777777" w:rsidR="009F3F66" w:rsidRDefault="009F3F66" w:rsidP="009F3F66">
      <w:pPr>
        <w:spacing w:after="120"/>
        <w:rPr>
          <w:rFonts w:eastAsia="SimSun"/>
          <w:color w:val="000000" w:themeColor="text1"/>
          <w:sz w:val="20"/>
          <w:szCs w:val="20"/>
          <w:lang w:val="en-US"/>
        </w:rPr>
      </w:pPr>
    </w:p>
    <w:p w14:paraId="0F376EED" w14:textId="77777777" w:rsidR="00142F97" w:rsidRDefault="00142F97" w:rsidP="00142F97">
      <w:pPr>
        <w:pStyle w:val="ListParagraph"/>
        <w:numPr>
          <w:ilvl w:val="0"/>
          <w:numId w:val="158"/>
        </w:numPr>
        <w:ind w:firstLineChars="0"/>
        <w:rPr>
          <w:bCs/>
          <w:color w:val="000000" w:themeColor="text1"/>
          <w:sz w:val="20"/>
          <w:szCs w:val="20"/>
          <w:highlight w:val="yellow"/>
          <w:lang w:val="en-US" w:eastAsia="ko-KR"/>
        </w:rPr>
      </w:pPr>
      <w:r w:rsidRPr="00226AF5">
        <w:rPr>
          <w:bCs/>
          <w:color w:val="000000" w:themeColor="text1"/>
          <w:sz w:val="20"/>
          <w:szCs w:val="20"/>
          <w:highlight w:val="yellow"/>
          <w:lang w:val="en-US"/>
        </w:rPr>
        <w:t>A</w:t>
      </w:r>
      <w:r w:rsidRPr="00226AF5">
        <w:rPr>
          <w:rFonts w:hint="eastAsia"/>
          <w:bCs/>
          <w:color w:val="000000" w:themeColor="text1"/>
          <w:sz w:val="20"/>
          <w:szCs w:val="20"/>
          <w:highlight w:val="yellow"/>
          <w:lang w:val="en-US"/>
        </w:rPr>
        <w:t>d</w:t>
      </w:r>
      <w:r w:rsidRPr="00226AF5">
        <w:rPr>
          <w:bCs/>
          <w:color w:val="000000" w:themeColor="text1"/>
          <w:sz w:val="20"/>
          <w:szCs w:val="20"/>
          <w:highlight w:val="yellow"/>
          <w:lang w:val="en-US"/>
        </w:rPr>
        <w:t xml:space="preserve">-hoc </w:t>
      </w:r>
      <w:r w:rsidRPr="00226AF5">
        <w:rPr>
          <w:bCs/>
          <w:color w:val="000000" w:themeColor="text1"/>
          <w:sz w:val="20"/>
          <w:szCs w:val="20"/>
          <w:highlight w:val="yellow"/>
          <w:lang w:val="en-US" w:eastAsia="ko-KR"/>
        </w:rPr>
        <w:t xml:space="preserve">Agreement: </w:t>
      </w:r>
    </w:p>
    <w:p w14:paraId="22A07C99" w14:textId="17897418" w:rsidR="005147D7" w:rsidRPr="00142F97" w:rsidRDefault="008D33FC" w:rsidP="00142F97">
      <w:pPr>
        <w:pStyle w:val="ListParagraph"/>
        <w:numPr>
          <w:ilvl w:val="1"/>
          <w:numId w:val="158"/>
        </w:numPr>
        <w:ind w:firstLineChars="0"/>
        <w:rPr>
          <w:bCs/>
          <w:color w:val="000000" w:themeColor="text1"/>
          <w:sz w:val="20"/>
          <w:szCs w:val="20"/>
          <w:highlight w:val="yellow"/>
          <w:lang w:val="en-US" w:eastAsia="ko-KR"/>
        </w:rPr>
      </w:pPr>
      <w:r w:rsidRPr="00142F97">
        <w:rPr>
          <w:rFonts w:eastAsia="SimSun"/>
          <w:color w:val="000000" w:themeColor="text1"/>
          <w:sz w:val="20"/>
          <w:szCs w:val="20"/>
          <w:highlight w:val="yellow"/>
          <w:lang w:val="en-US"/>
        </w:rPr>
        <w:t xml:space="preserve">Both FR1 and FR2-1 are in scope of </w:t>
      </w:r>
      <w:r w:rsidR="005147D7" w:rsidRPr="00142F97">
        <w:rPr>
          <w:rFonts w:eastAsia="SimSun"/>
          <w:color w:val="000000" w:themeColor="text1"/>
          <w:sz w:val="20"/>
          <w:szCs w:val="20"/>
          <w:highlight w:val="yellow"/>
          <w:lang w:val="en-US"/>
        </w:rPr>
        <w:t xml:space="preserve">RRM requirements for CSI-RS based L1-RSRP measurement on </w:t>
      </w:r>
      <w:r w:rsidR="00D5248B" w:rsidRPr="00142F97">
        <w:rPr>
          <w:rFonts w:eastAsia="SimSun"/>
          <w:color w:val="000000" w:themeColor="text1"/>
          <w:sz w:val="20"/>
          <w:szCs w:val="20"/>
          <w:highlight w:val="yellow"/>
          <w:lang w:val="en-US"/>
        </w:rPr>
        <w:t xml:space="preserve">LTM candidate </w:t>
      </w:r>
      <w:r w:rsidRPr="00142F97">
        <w:rPr>
          <w:rFonts w:eastAsia="SimSun"/>
          <w:color w:val="000000" w:themeColor="text1"/>
          <w:sz w:val="20"/>
          <w:szCs w:val="20"/>
          <w:highlight w:val="yellow"/>
          <w:lang w:val="en-US"/>
        </w:rPr>
        <w:t>cell</w:t>
      </w:r>
      <w:r w:rsidR="00D5248B" w:rsidRPr="00142F97">
        <w:rPr>
          <w:rFonts w:eastAsia="SimSun"/>
          <w:color w:val="000000" w:themeColor="text1"/>
          <w:sz w:val="20"/>
          <w:szCs w:val="20"/>
          <w:highlight w:val="yellow"/>
          <w:lang w:val="en-US"/>
        </w:rPr>
        <w:t>(s)</w:t>
      </w:r>
      <w:r w:rsidRPr="00142F97">
        <w:rPr>
          <w:rFonts w:eastAsia="SimSun"/>
          <w:color w:val="000000" w:themeColor="text1"/>
          <w:sz w:val="20"/>
          <w:szCs w:val="20"/>
          <w:highlight w:val="yellow"/>
          <w:lang w:val="en-US"/>
        </w:rPr>
        <w:t>.</w:t>
      </w:r>
    </w:p>
    <w:p w14:paraId="79F09CF1" w14:textId="77777777" w:rsidR="00291092" w:rsidRPr="00F17F1B" w:rsidRDefault="00291092" w:rsidP="009F3F66">
      <w:pPr>
        <w:spacing w:after="120"/>
        <w:rPr>
          <w:rFonts w:eastAsia="SimSun"/>
          <w:color w:val="000000" w:themeColor="text1"/>
          <w:sz w:val="20"/>
          <w:szCs w:val="20"/>
          <w:lang w:val="en-US"/>
        </w:rPr>
      </w:pPr>
    </w:p>
    <w:p w14:paraId="3DF89A18" w14:textId="77777777" w:rsidR="009F3F66" w:rsidRPr="00F17F1B" w:rsidRDefault="009F3F66" w:rsidP="00A805E9">
      <w:pPr>
        <w:pStyle w:val="Heading4"/>
        <w:numPr>
          <w:ilvl w:val="0"/>
          <w:numId w:val="0"/>
        </w:numPr>
      </w:pPr>
      <w:r w:rsidRPr="00F17F1B">
        <w:t>Issue 2-6: other applicability</w:t>
      </w:r>
    </w:p>
    <w:p w14:paraId="053C5F2B"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781B9CEE"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The applicability conditions are: all CSI-RS resources on candidate cells are configured with the same periodicity. (HW)</w:t>
      </w:r>
    </w:p>
    <w:p w14:paraId="56604C06"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 FFS on whether to limit the CSI-RS resource to be measured is the same as active BWP bandwidth. (HW)</w:t>
      </w:r>
    </w:p>
    <w:p w14:paraId="47515BDE"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173E3DC0"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49D3AA05" w14:textId="77777777" w:rsidR="009F3F66" w:rsidRDefault="009F3F66" w:rsidP="009F3F66">
      <w:pPr>
        <w:spacing w:after="120"/>
        <w:rPr>
          <w:rFonts w:eastAsia="SimSun"/>
          <w:color w:val="000000" w:themeColor="text1"/>
          <w:sz w:val="20"/>
          <w:szCs w:val="20"/>
          <w:lang w:val="en-US"/>
        </w:rPr>
      </w:pPr>
    </w:p>
    <w:p w14:paraId="21184BDE" w14:textId="77777777" w:rsidR="00142F97" w:rsidRDefault="00D23645" w:rsidP="00142F97">
      <w:pPr>
        <w:pStyle w:val="ListParagraph"/>
        <w:numPr>
          <w:ilvl w:val="0"/>
          <w:numId w:val="158"/>
        </w:numPr>
        <w:ind w:firstLineChars="0"/>
        <w:rPr>
          <w:bCs/>
          <w:color w:val="000000" w:themeColor="text1"/>
          <w:sz w:val="20"/>
          <w:szCs w:val="20"/>
          <w:highlight w:val="yellow"/>
          <w:lang w:val="en-US"/>
        </w:rPr>
      </w:pPr>
      <w:r w:rsidRPr="00142F97">
        <w:rPr>
          <w:bCs/>
          <w:color w:val="000000" w:themeColor="text1"/>
          <w:sz w:val="20"/>
          <w:szCs w:val="20"/>
          <w:highlight w:val="yellow"/>
          <w:lang w:val="en-US"/>
        </w:rPr>
        <w:t>Further discuss the following assumption</w:t>
      </w:r>
      <w:r w:rsidR="00371E70" w:rsidRPr="00142F97">
        <w:rPr>
          <w:bCs/>
          <w:color w:val="000000" w:themeColor="text1"/>
          <w:sz w:val="20"/>
          <w:szCs w:val="20"/>
          <w:highlight w:val="yellow"/>
          <w:lang w:val="en-US"/>
        </w:rPr>
        <w:t>:</w:t>
      </w:r>
    </w:p>
    <w:p w14:paraId="28DA9E02" w14:textId="77777777" w:rsidR="00142F97" w:rsidRPr="00142F97" w:rsidRDefault="00371E70" w:rsidP="00142F97">
      <w:pPr>
        <w:pStyle w:val="ListParagraph"/>
        <w:numPr>
          <w:ilvl w:val="1"/>
          <w:numId w:val="158"/>
        </w:numPr>
        <w:ind w:firstLineChars="0"/>
        <w:rPr>
          <w:bCs/>
          <w:color w:val="000000" w:themeColor="text1"/>
          <w:sz w:val="20"/>
          <w:szCs w:val="20"/>
          <w:highlight w:val="yellow"/>
          <w:lang w:val="en-US"/>
        </w:rPr>
      </w:pPr>
      <w:r w:rsidRPr="00142F97">
        <w:rPr>
          <w:rFonts w:eastAsia="SimSun"/>
          <w:bCs/>
          <w:color w:val="000000" w:themeColor="text1"/>
          <w:sz w:val="20"/>
          <w:szCs w:val="20"/>
          <w:highlight w:val="yellow"/>
          <w:lang w:val="en-US"/>
        </w:rPr>
        <w:t xml:space="preserve">RAN4 requirements apply </w:t>
      </w:r>
      <w:r w:rsidR="00FF322D" w:rsidRPr="00142F97">
        <w:rPr>
          <w:rFonts w:eastAsia="SimSun"/>
          <w:bCs/>
          <w:color w:val="000000" w:themeColor="text1"/>
          <w:sz w:val="20"/>
          <w:szCs w:val="20"/>
          <w:highlight w:val="yellow"/>
          <w:lang w:val="en-US"/>
        </w:rPr>
        <w:t>all CSI-RS resources on candidate cells on the same layer are configured with the</w:t>
      </w:r>
      <w:r w:rsidRPr="00142F97">
        <w:rPr>
          <w:rFonts w:eastAsia="SimSun"/>
          <w:bCs/>
          <w:color w:val="000000" w:themeColor="text1"/>
          <w:sz w:val="20"/>
          <w:szCs w:val="20"/>
          <w:highlight w:val="yellow"/>
          <w:lang w:val="en-US"/>
        </w:rPr>
        <w:t xml:space="preserve"> SCS and CP type</w:t>
      </w:r>
      <w:r w:rsidR="00FF322D" w:rsidRPr="00142F97">
        <w:rPr>
          <w:rFonts w:eastAsia="SimSun"/>
          <w:bCs/>
          <w:color w:val="000000" w:themeColor="text1"/>
          <w:sz w:val="20"/>
          <w:szCs w:val="20"/>
          <w:highlight w:val="yellow"/>
          <w:lang w:val="en-US"/>
        </w:rPr>
        <w:t>.</w:t>
      </w:r>
    </w:p>
    <w:p w14:paraId="5D3AA40D" w14:textId="6865EA4E" w:rsidR="00BF43E7" w:rsidRPr="00142F97" w:rsidRDefault="00BF43E7" w:rsidP="00142F97">
      <w:pPr>
        <w:pStyle w:val="ListParagraph"/>
        <w:numPr>
          <w:ilvl w:val="1"/>
          <w:numId w:val="158"/>
        </w:numPr>
        <w:ind w:firstLineChars="0"/>
        <w:rPr>
          <w:bCs/>
          <w:color w:val="000000" w:themeColor="text1"/>
          <w:sz w:val="20"/>
          <w:szCs w:val="20"/>
          <w:highlight w:val="yellow"/>
          <w:lang w:val="en-US"/>
        </w:rPr>
      </w:pPr>
      <w:r w:rsidRPr="00142F97">
        <w:rPr>
          <w:rFonts w:eastAsia="SimSun"/>
          <w:bCs/>
          <w:color w:val="000000" w:themeColor="text1"/>
          <w:sz w:val="20"/>
          <w:szCs w:val="20"/>
          <w:highlight w:val="yellow"/>
          <w:lang w:val="en-US"/>
        </w:rPr>
        <w:t xml:space="preserve">FFS on other parameters, such as </w:t>
      </w:r>
      <w:r w:rsidR="006D16E0" w:rsidRPr="00142F97">
        <w:rPr>
          <w:rFonts w:eastAsia="SimSun"/>
          <w:bCs/>
          <w:color w:val="000000" w:themeColor="text1"/>
          <w:sz w:val="20"/>
          <w:szCs w:val="20"/>
          <w:highlight w:val="yellow"/>
          <w:lang w:val="en-US"/>
        </w:rPr>
        <w:t xml:space="preserve">same center frequency, </w:t>
      </w:r>
      <w:r w:rsidRPr="00142F97">
        <w:rPr>
          <w:rFonts w:eastAsia="SimSun"/>
          <w:bCs/>
          <w:color w:val="000000" w:themeColor="text1"/>
          <w:sz w:val="20"/>
          <w:szCs w:val="20"/>
          <w:highlight w:val="yellow"/>
          <w:lang w:val="en-US"/>
        </w:rPr>
        <w:t>BW, periodicity and etc.</w:t>
      </w:r>
    </w:p>
    <w:p w14:paraId="52A20383" w14:textId="77777777" w:rsidR="00FF322D" w:rsidRPr="00F17F1B" w:rsidRDefault="00FF322D" w:rsidP="009F3F66">
      <w:pPr>
        <w:spacing w:after="120"/>
        <w:rPr>
          <w:rFonts w:eastAsia="SimSun"/>
          <w:color w:val="000000" w:themeColor="text1"/>
          <w:sz w:val="20"/>
          <w:szCs w:val="20"/>
          <w:lang w:val="en-US"/>
        </w:rPr>
      </w:pPr>
    </w:p>
    <w:p w14:paraId="582E4F4B" w14:textId="77777777" w:rsidR="009F3F66" w:rsidRPr="008038CD" w:rsidRDefault="009F3F66" w:rsidP="00A805E9">
      <w:pPr>
        <w:pStyle w:val="Heading4"/>
        <w:numPr>
          <w:ilvl w:val="0"/>
          <w:numId w:val="0"/>
        </w:numPr>
        <w:rPr>
          <w:strike/>
        </w:rPr>
      </w:pPr>
      <w:r w:rsidRPr="008038CD">
        <w:rPr>
          <w:strike/>
        </w:rPr>
        <w:t>Issue 2-7: measurement gap related</w:t>
      </w:r>
    </w:p>
    <w:p w14:paraId="03A4C30C"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Candidate solutions</w:t>
      </w:r>
    </w:p>
    <w:p w14:paraId="62DB4BD2"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Proposal 1: In Rel-19 LTM, RAN4 needs to discuss whether to reuse or introduce the new gap for CSI-RS based L1 measurement. (CATT)</w:t>
      </w:r>
    </w:p>
    <w:p w14:paraId="11F8946E"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Proposal 2: RAN4 at least can follow the same approach as CSI-RS based L3 measurement for gap-based measurement, i.e., RAN4 to define requirements applicability for CSI-RS based L1 measurement. (CATT)</w:t>
      </w:r>
    </w:p>
    <w:p w14:paraId="0862EAF9"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Motivation is to make sure “existing gap can cover the CSI-RS configuration in the same frequency layer”</w:t>
      </w:r>
    </w:p>
    <w:p w14:paraId="55DD0FF9"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Proposal 3: For CSI-RS based L1 with gap measurement, at least the type 1 MG needed to be supported in Rel-19 LTM. (CATT)</w:t>
      </w:r>
    </w:p>
    <w:p w14:paraId="1CBAA22B"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RAN4 to discuss whether to support other types of gap and wait for more RAN1 conclusions.</w:t>
      </w:r>
    </w:p>
    <w:p w14:paraId="3EEC15E0"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Proposal 4:For the decision on MG to use, RAN4 to wait for further RAN1 progress. (E///)</w:t>
      </w:r>
    </w:p>
    <w:p w14:paraId="02100C71"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Proposal 5: defined a window to restrict the CSI-RS within gap which is used for CSI-RS based L3 measurement (ZTE).</w:t>
      </w:r>
    </w:p>
    <w:p w14:paraId="3CBA0B44"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lastRenderedPageBreak/>
        <w:t>Recommended WF</w:t>
      </w:r>
    </w:p>
    <w:p w14:paraId="484EFCBB" w14:textId="77777777" w:rsidR="009F3F66" w:rsidRPr="008038CD"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8038CD">
        <w:rPr>
          <w:rFonts w:eastAsia="SimSun"/>
          <w:strike/>
          <w:color w:val="000000" w:themeColor="text1"/>
          <w:sz w:val="20"/>
          <w:szCs w:val="20"/>
          <w:lang w:val="en-US"/>
        </w:rPr>
        <w:t>Continue discussion.</w:t>
      </w:r>
    </w:p>
    <w:p w14:paraId="1942784A" w14:textId="77777777" w:rsidR="009F3F66" w:rsidRPr="008038CD" w:rsidRDefault="009F3F66" w:rsidP="009F3F66">
      <w:pPr>
        <w:spacing w:after="120"/>
        <w:rPr>
          <w:rFonts w:eastAsia="SimSun"/>
          <w:strike/>
          <w:color w:val="000000" w:themeColor="text1"/>
          <w:sz w:val="20"/>
          <w:szCs w:val="20"/>
          <w:lang w:val="en-US"/>
        </w:rPr>
      </w:pPr>
    </w:p>
    <w:p w14:paraId="260D6702" w14:textId="77777777" w:rsidR="009F3F66" w:rsidRPr="008038CD" w:rsidRDefault="009F3F66" w:rsidP="00A805E9">
      <w:pPr>
        <w:pStyle w:val="Heading4"/>
        <w:numPr>
          <w:ilvl w:val="0"/>
          <w:numId w:val="0"/>
        </w:numPr>
        <w:rPr>
          <w:strike/>
        </w:rPr>
      </w:pPr>
      <w:r w:rsidRPr="008038CD">
        <w:rPr>
          <w:strike/>
        </w:rPr>
        <w:t>Issue 2-8: L1 measurement on CSI-RS with repetition ON</w:t>
      </w:r>
    </w:p>
    <w:p w14:paraId="6B356D13"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Candidate solutions</w:t>
      </w:r>
    </w:p>
    <w:p w14:paraId="7BA65853"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1: Not to support CSI-RS resources with repetition ON in FR2 for L1 measurement on neighbor cell. (MTK)</w:t>
      </w:r>
    </w:p>
    <w:p w14:paraId="3797740B"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1a: RAN4 to not consider P3-like early beam management in CSI-RS based L1-RSRP measurement requirement definition, i.e. no Rx beam sweeping factor, assuming the CSI-RS is not configured with ‘repetition = on.’ (QC)</w:t>
      </w:r>
    </w:p>
    <w:p w14:paraId="484BA8A1"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P1 (wide gNB Tx &amp; wide UE Rx): SSB based BM (implicit/explicit SSB-ID report to gNB)</w:t>
      </w:r>
    </w:p>
    <w:p w14:paraId="19911224"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P2 (narrow gNB Tx &amp; wide UE Rx): On CSI-RS resources with ‘repetition = off’, UE applies a fixed Rx beam obtained from P1 and measures/reports CRI and L1-RSRP.</w:t>
      </w:r>
    </w:p>
    <w:p w14:paraId="6D71A6E6"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P3(narrow gNB Tx &amp; narrow UE Rx): On CSI-RS resources with ‘repetition = on’, UE sweeps its Rx beam with a finer beamwidth, desirably confined within the P1/P2 Rx beamwidth. No report is required.</w:t>
      </w:r>
    </w:p>
    <w:p w14:paraId="3C1CABC2"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2: If the repetition is ON, UE can receive the configured CSI-RS resources and perform CSI-RS measurement with Rx beam sweeping directly. (CTC, CATT)</w:t>
      </w:r>
    </w:p>
    <w:p w14:paraId="32F60207"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Recommended WF</w:t>
      </w:r>
    </w:p>
    <w:p w14:paraId="22B88423" w14:textId="77777777" w:rsidR="009F3F66" w:rsidRPr="008038CD"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8038CD">
        <w:rPr>
          <w:rFonts w:eastAsia="SimSun"/>
          <w:strike/>
          <w:color w:val="000000" w:themeColor="text1"/>
          <w:sz w:val="20"/>
          <w:szCs w:val="20"/>
          <w:lang w:val="en-US"/>
        </w:rPr>
        <w:t>Continue discussion.</w:t>
      </w:r>
    </w:p>
    <w:p w14:paraId="1BB1F208" w14:textId="77777777" w:rsidR="009F3F66" w:rsidRPr="008038CD" w:rsidRDefault="009F3F66" w:rsidP="009F3F66">
      <w:pPr>
        <w:spacing w:after="120"/>
        <w:rPr>
          <w:rFonts w:eastAsia="SimSun"/>
          <w:strike/>
          <w:color w:val="000000" w:themeColor="text1"/>
          <w:sz w:val="20"/>
          <w:szCs w:val="20"/>
          <w:lang w:val="en-US"/>
        </w:rPr>
      </w:pPr>
    </w:p>
    <w:p w14:paraId="149EE30B" w14:textId="77777777" w:rsidR="009F3F66" w:rsidRPr="008038CD" w:rsidRDefault="009F3F66" w:rsidP="00A805E9">
      <w:pPr>
        <w:pStyle w:val="Heading4"/>
        <w:numPr>
          <w:ilvl w:val="0"/>
          <w:numId w:val="0"/>
        </w:numPr>
        <w:rPr>
          <w:strike/>
        </w:rPr>
      </w:pPr>
      <w:r w:rsidRPr="008038CD">
        <w:rPr>
          <w:strike/>
        </w:rPr>
        <w:t>Issue 2-9: L1 measurement on CSI-RS with repetition OFF</w:t>
      </w:r>
    </w:p>
    <w:p w14:paraId="2E78D113"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Candidate solutions</w:t>
      </w:r>
    </w:p>
    <w:p w14:paraId="6BF98298"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1: For CSI-RS resources with repetition OFF in FR2, L1-RSRP measurement is performed only after UE has performed L1-RSRP measurement on the associated SSB. (MTK)</w:t>
      </w:r>
    </w:p>
    <w:p w14:paraId="5E13E000"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1a: RAN4 to define the L1 measurement requirements for CSI-RS with repetition OFF in FR2 for the following procedure (CATT)</w:t>
      </w:r>
    </w:p>
    <w:p w14:paraId="3B8557A9"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UE performs SSB based L3 measurements and acquires SSB index information of the candidate cells. And then UE performs SSB based L1 measurement to refine the RX beam (with RX beam sweeping) which is the same as R18 LTM. Afterwards UE perform measurements without RX beam sweeping on the configured CSI-RS resources of candidate cells where each CSI-RS resource is QCL-typeD with SSB for L1-RSRP measurement</w:t>
      </w:r>
    </w:p>
    <w:p w14:paraId="0580CB4F" w14:textId="77777777" w:rsidR="009F3F66" w:rsidRPr="008038CD" w:rsidRDefault="009F3F66" w:rsidP="009F3F66">
      <w:pPr>
        <w:pStyle w:val="ListParagraph"/>
        <w:numPr>
          <w:ilvl w:val="3"/>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UE is capable of supporting R18 LTM.</w:t>
      </w:r>
    </w:p>
    <w:p w14:paraId="75D1057F" w14:textId="06A2C180" w:rsidR="009F3F66" w:rsidRPr="008038CD" w:rsidRDefault="009F3F66" w:rsidP="00F17F1B">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2: If the repetition is OFF, UE needs to perform measurement on the associated SSB firstly, but we do not capture the significant benefit of second situation. (CTC)</w:t>
      </w:r>
    </w:p>
    <w:p w14:paraId="6ECCDD15"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Recommended WF</w:t>
      </w:r>
    </w:p>
    <w:p w14:paraId="444A69E3" w14:textId="77777777" w:rsidR="009F3F66" w:rsidRPr="008038CD"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8038CD">
        <w:rPr>
          <w:rFonts w:eastAsia="SimSun"/>
          <w:strike/>
          <w:color w:val="000000" w:themeColor="text1"/>
          <w:sz w:val="20"/>
          <w:szCs w:val="20"/>
          <w:lang w:val="en-US"/>
        </w:rPr>
        <w:t>Continue discussion.</w:t>
      </w:r>
    </w:p>
    <w:p w14:paraId="75CCFBA9" w14:textId="77777777" w:rsidR="009F3F66" w:rsidRPr="00F17F1B" w:rsidRDefault="009F3F66" w:rsidP="009F3F66">
      <w:pPr>
        <w:spacing w:after="120"/>
        <w:rPr>
          <w:rFonts w:eastAsia="SimSun"/>
          <w:color w:val="000000" w:themeColor="text1"/>
          <w:sz w:val="20"/>
          <w:szCs w:val="20"/>
          <w:lang w:val="en-US"/>
        </w:rPr>
      </w:pPr>
    </w:p>
    <w:p w14:paraId="53DF6633" w14:textId="77777777" w:rsidR="009F3F66" w:rsidRPr="00F17F1B" w:rsidRDefault="009F3F66" w:rsidP="00A805E9">
      <w:pPr>
        <w:pStyle w:val="Heading4"/>
        <w:numPr>
          <w:ilvl w:val="0"/>
          <w:numId w:val="0"/>
        </w:numPr>
      </w:pPr>
      <w:r w:rsidRPr="00F17F1B">
        <w:t xml:space="preserve">Issue 2-10: CSI-RS resource type </w:t>
      </w:r>
    </w:p>
    <w:p w14:paraId="3C608A45"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5EA54771"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RAN4 prioritize CSI-RS based L1 measurement requirements for periodic CSI-RS. (vivo)</w:t>
      </w:r>
    </w:p>
    <w:p w14:paraId="05B293BE"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2EDAA3C3"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14C92B1C" w14:textId="77777777" w:rsidR="009F3F66" w:rsidRDefault="009F3F66" w:rsidP="009F3F66">
      <w:pPr>
        <w:rPr>
          <w:b/>
          <w:color w:val="000000" w:themeColor="text1"/>
          <w:sz w:val="20"/>
          <w:szCs w:val="20"/>
          <w:u w:val="single"/>
          <w:lang w:val="en-US" w:eastAsia="ko-KR"/>
        </w:rPr>
      </w:pPr>
    </w:p>
    <w:p w14:paraId="73EF0FAA" w14:textId="77777777" w:rsidR="003B04D4" w:rsidRPr="00F17F1B" w:rsidRDefault="003B04D4" w:rsidP="009F3F66">
      <w:pPr>
        <w:rPr>
          <w:b/>
          <w:color w:val="000000" w:themeColor="text1"/>
          <w:sz w:val="20"/>
          <w:szCs w:val="20"/>
          <w:u w:val="single"/>
          <w:lang w:val="en-US" w:eastAsia="ko-KR"/>
        </w:rPr>
      </w:pPr>
    </w:p>
    <w:p w14:paraId="04879EA7" w14:textId="77777777" w:rsidR="009F3F66" w:rsidRPr="00F17F1B" w:rsidRDefault="009F3F66" w:rsidP="00A805E9">
      <w:pPr>
        <w:pStyle w:val="Heading4"/>
        <w:numPr>
          <w:ilvl w:val="0"/>
          <w:numId w:val="0"/>
        </w:numPr>
      </w:pPr>
      <w:r w:rsidRPr="00F17F1B">
        <w:lastRenderedPageBreak/>
        <w:t xml:space="preserve">Issue 2-11: CSI-RS resource density and BW </w:t>
      </w:r>
    </w:p>
    <w:p w14:paraId="61DE1919"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2075C946"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For CSI-RS based L1-RSRP measurement on neighbor cell, define the requirements for Density=3 with (≥) 48 PRBs and not to define tighter requirements for more 48 PRBs. (MTK, Xiaomi, Apple, HW, OPPO, E///)</w:t>
      </w:r>
    </w:p>
    <w:p w14:paraId="61B73933"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4D1A5143"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05AC5B39" w14:textId="77777777" w:rsidR="009F3F66" w:rsidRDefault="009F3F66" w:rsidP="009F3F66">
      <w:pPr>
        <w:spacing w:after="120"/>
        <w:rPr>
          <w:rFonts w:eastAsia="SimSun"/>
          <w:color w:val="000000" w:themeColor="text1"/>
          <w:sz w:val="20"/>
          <w:szCs w:val="20"/>
          <w:lang w:val="en-US"/>
        </w:rPr>
      </w:pPr>
    </w:p>
    <w:p w14:paraId="255A1DC7" w14:textId="77777777" w:rsidR="00142F97" w:rsidRDefault="00142F97" w:rsidP="00142F97">
      <w:pPr>
        <w:pStyle w:val="ListParagraph"/>
        <w:numPr>
          <w:ilvl w:val="0"/>
          <w:numId w:val="158"/>
        </w:numPr>
        <w:ind w:firstLineChars="0"/>
        <w:rPr>
          <w:bCs/>
          <w:color w:val="000000" w:themeColor="text1"/>
          <w:sz w:val="20"/>
          <w:szCs w:val="20"/>
          <w:highlight w:val="yellow"/>
          <w:lang w:val="en-US" w:eastAsia="ko-KR"/>
        </w:rPr>
      </w:pPr>
      <w:r w:rsidRPr="00226AF5">
        <w:rPr>
          <w:bCs/>
          <w:color w:val="000000" w:themeColor="text1"/>
          <w:sz w:val="20"/>
          <w:szCs w:val="20"/>
          <w:highlight w:val="yellow"/>
          <w:lang w:val="en-US"/>
        </w:rPr>
        <w:t>A</w:t>
      </w:r>
      <w:r w:rsidRPr="00226AF5">
        <w:rPr>
          <w:rFonts w:hint="eastAsia"/>
          <w:bCs/>
          <w:color w:val="000000" w:themeColor="text1"/>
          <w:sz w:val="20"/>
          <w:szCs w:val="20"/>
          <w:highlight w:val="yellow"/>
          <w:lang w:val="en-US"/>
        </w:rPr>
        <w:t>d</w:t>
      </w:r>
      <w:r w:rsidRPr="00226AF5">
        <w:rPr>
          <w:bCs/>
          <w:color w:val="000000" w:themeColor="text1"/>
          <w:sz w:val="20"/>
          <w:szCs w:val="20"/>
          <w:highlight w:val="yellow"/>
          <w:lang w:val="en-US"/>
        </w:rPr>
        <w:t xml:space="preserve">-hoc </w:t>
      </w:r>
      <w:r w:rsidRPr="00226AF5">
        <w:rPr>
          <w:bCs/>
          <w:color w:val="000000" w:themeColor="text1"/>
          <w:sz w:val="20"/>
          <w:szCs w:val="20"/>
          <w:highlight w:val="yellow"/>
          <w:lang w:val="en-US" w:eastAsia="ko-KR"/>
        </w:rPr>
        <w:t xml:space="preserve">Agreement: </w:t>
      </w:r>
    </w:p>
    <w:p w14:paraId="27B81B6F" w14:textId="6D09A05E" w:rsidR="008D776A" w:rsidRPr="00142F97" w:rsidRDefault="008D776A" w:rsidP="00142F97">
      <w:pPr>
        <w:pStyle w:val="ListParagraph"/>
        <w:numPr>
          <w:ilvl w:val="1"/>
          <w:numId w:val="158"/>
        </w:numPr>
        <w:ind w:firstLineChars="0"/>
        <w:rPr>
          <w:bCs/>
          <w:color w:val="000000" w:themeColor="text1"/>
          <w:sz w:val="20"/>
          <w:szCs w:val="20"/>
          <w:highlight w:val="yellow"/>
          <w:lang w:val="en-US" w:eastAsia="ko-KR"/>
        </w:rPr>
      </w:pPr>
      <w:r w:rsidRPr="00142F97">
        <w:rPr>
          <w:rFonts w:eastAsia="SimSun"/>
          <w:bCs/>
          <w:color w:val="000000" w:themeColor="text1"/>
          <w:sz w:val="20"/>
          <w:szCs w:val="20"/>
          <w:highlight w:val="yellow"/>
          <w:lang w:val="en-US"/>
        </w:rPr>
        <w:t xml:space="preserve">For CSI-RS based L1-RSRP measurement on neighbor cell, define the </w:t>
      </w:r>
      <w:r w:rsidR="00EE70E7" w:rsidRPr="00142F97">
        <w:rPr>
          <w:rFonts w:eastAsia="SimSun"/>
          <w:bCs/>
          <w:color w:val="000000" w:themeColor="text1"/>
          <w:sz w:val="20"/>
          <w:szCs w:val="20"/>
          <w:highlight w:val="yellow"/>
          <w:lang w:val="en-US"/>
        </w:rPr>
        <w:t xml:space="preserve">measurement period and accuracy </w:t>
      </w:r>
      <w:r w:rsidRPr="00142F97">
        <w:rPr>
          <w:rFonts w:eastAsia="SimSun"/>
          <w:bCs/>
          <w:color w:val="000000" w:themeColor="text1"/>
          <w:sz w:val="20"/>
          <w:szCs w:val="20"/>
          <w:highlight w:val="yellow"/>
          <w:lang w:val="en-US"/>
        </w:rPr>
        <w:t xml:space="preserve">requirements </w:t>
      </w:r>
      <w:r w:rsidR="00EE70E7" w:rsidRPr="00142F97">
        <w:rPr>
          <w:rFonts w:eastAsia="SimSun"/>
          <w:bCs/>
          <w:color w:val="000000" w:themeColor="text1"/>
          <w:sz w:val="20"/>
          <w:szCs w:val="20"/>
          <w:highlight w:val="yellow"/>
          <w:lang w:val="en-US"/>
        </w:rPr>
        <w:t>based on</w:t>
      </w:r>
      <w:r w:rsidRPr="00142F97">
        <w:rPr>
          <w:rFonts w:eastAsia="SimSun"/>
          <w:bCs/>
          <w:color w:val="000000" w:themeColor="text1"/>
          <w:sz w:val="20"/>
          <w:szCs w:val="20"/>
          <w:highlight w:val="yellow"/>
          <w:lang w:val="en-US"/>
        </w:rPr>
        <w:t xml:space="preserve"> Density=3 with (≥) 48 PRBs</w:t>
      </w:r>
      <w:r w:rsidR="00EE70E7" w:rsidRPr="00142F97">
        <w:rPr>
          <w:rFonts w:eastAsia="SimSun"/>
          <w:bCs/>
          <w:color w:val="000000" w:themeColor="text1"/>
          <w:sz w:val="20"/>
          <w:szCs w:val="20"/>
          <w:highlight w:val="yellow"/>
          <w:lang w:val="en-US"/>
        </w:rPr>
        <w:t xml:space="preserve">. </w:t>
      </w:r>
      <w:r w:rsidRPr="00142F97">
        <w:rPr>
          <w:rFonts w:eastAsia="SimSun"/>
          <w:bCs/>
          <w:color w:val="000000" w:themeColor="text1"/>
          <w:sz w:val="20"/>
          <w:szCs w:val="20"/>
          <w:highlight w:val="yellow"/>
          <w:lang w:val="en-US"/>
        </w:rPr>
        <w:t xml:space="preserve"> </w:t>
      </w:r>
    </w:p>
    <w:p w14:paraId="3C7BDD4F" w14:textId="77777777" w:rsidR="00056971" w:rsidRPr="00F17F1B" w:rsidRDefault="00056971" w:rsidP="009F3F66">
      <w:pPr>
        <w:spacing w:after="120"/>
        <w:rPr>
          <w:rFonts w:eastAsia="SimSun"/>
          <w:color w:val="000000" w:themeColor="text1"/>
          <w:sz w:val="20"/>
          <w:szCs w:val="20"/>
          <w:lang w:val="en-US"/>
        </w:rPr>
      </w:pPr>
    </w:p>
    <w:p w14:paraId="4034520E" w14:textId="77777777" w:rsidR="009F3F66" w:rsidRPr="00F17F1B" w:rsidRDefault="009F3F66" w:rsidP="00A805E9">
      <w:pPr>
        <w:pStyle w:val="Heading4"/>
        <w:numPr>
          <w:ilvl w:val="0"/>
          <w:numId w:val="0"/>
        </w:numPr>
      </w:pPr>
      <w:r w:rsidRPr="00F17F1B">
        <w:t xml:space="preserve">Issue 2-12: RTD assumption </w:t>
      </w:r>
    </w:p>
    <w:p w14:paraId="323CAD57"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5CD2BCAB" w14:textId="2AD2B4A1"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start from RTD&lt;CP (MTK, QC, Apple, OPPO, ZTE</w:t>
      </w:r>
      <w:r w:rsidR="004E246D">
        <w:rPr>
          <w:rFonts w:eastAsia="SimSun"/>
          <w:bCs/>
          <w:color w:val="000000" w:themeColor="text1"/>
          <w:sz w:val="20"/>
          <w:szCs w:val="20"/>
          <w:lang w:val="en-US"/>
        </w:rPr>
        <w:t>, vivo</w:t>
      </w:r>
      <w:r w:rsidRPr="00F17F1B">
        <w:rPr>
          <w:rFonts w:eastAsia="SimSun"/>
          <w:bCs/>
          <w:color w:val="000000" w:themeColor="text1"/>
          <w:sz w:val="20"/>
          <w:szCs w:val="20"/>
          <w:lang w:val="en-US"/>
        </w:rPr>
        <w:t>)</w:t>
      </w:r>
    </w:p>
    <w:p w14:paraId="1B9CD2B3"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1a: Not to define CSI-RS based L1-RSRP measurement requirements on neighbor cell for RTD&gt;CP case. (MTK, QC)</w:t>
      </w:r>
    </w:p>
    <w:p w14:paraId="6A4BEA0D"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1b: UE capability shall be considered if RAN4 agrees to consider the case where RTD is larger than CP between serving cell and neighbour cell on the same carrier. (Apple)</w:t>
      </w:r>
    </w:p>
    <w:p w14:paraId="7D5EEA6E"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2: Support both RTD&lt;CP and RTD&gt;CP for CSI-RS based L1-RSRP measurement. (CTC, CMCC, Nokia, E///)</w:t>
      </w:r>
    </w:p>
    <w:p w14:paraId="3D548BE0" w14:textId="77777777" w:rsidR="009F3F66" w:rsidRPr="00F17F1B" w:rsidRDefault="009F3F66" w:rsidP="009F3F66">
      <w:pPr>
        <w:pStyle w:val="ListParagraph"/>
        <w:numPr>
          <w:ilvl w:val="2"/>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Support of RTD&gt;CP can be based on UE capability (CMCC)</w:t>
      </w:r>
    </w:p>
    <w:p w14:paraId="6F86EB43"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25FC4FD8"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5B8FD786" w14:textId="680F1C97" w:rsidR="009F3F66" w:rsidRDefault="004D416A" w:rsidP="009F3F66">
      <w:pPr>
        <w:spacing w:after="120"/>
        <w:rPr>
          <w:rFonts w:eastAsia="SimSun"/>
          <w:color w:val="000000" w:themeColor="text1"/>
          <w:sz w:val="20"/>
          <w:szCs w:val="20"/>
          <w:lang w:val="en-US"/>
        </w:rPr>
      </w:pPr>
      <w:r>
        <w:rPr>
          <w:rFonts w:eastAsia="SimSun"/>
          <w:color w:val="000000" w:themeColor="text1"/>
          <w:sz w:val="20"/>
          <w:szCs w:val="20"/>
          <w:lang w:val="en-US"/>
        </w:rPr>
        <w:t>QC: to address the concern that network may not know RTD level at UE side, we can consider let UE report RTD</w:t>
      </w:r>
      <w:r w:rsidR="00FD0DB6">
        <w:rPr>
          <w:rFonts w:eastAsia="SimSun"/>
          <w:color w:val="000000" w:themeColor="text1"/>
          <w:sz w:val="20"/>
          <w:szCs w:val="20"/>
          <w:lang w:val="en-US"/>
        </w:rPr>
        <w:t xml:space="preserve"> status.</w:t>
      </w:r>
    </w:p>
    <w:p w14:paraId="16B28A10" w14:textId="77777777" w:rsidR="00EC36FF" w:rsidRDefault="00EC36FF" w:rsidP="009F3F66">
      <w:pPr>
        <w:spacing w:after="120"/>
        <w:rPr>
          <w:rFonts w:eastAsia="SimSun"/>
          <w:color w:val="000000" w:themeColor="text1"/>
          <w:sz w:val="20"/>
          <w:szCs w:val="20"/>
          <w:lang w:val="en-US"/>
        </w:rPr>
      </w:pPr>
    </w:p>
    <w:p w14:paraId="44869DE2" w14:textId="77777777" w:rsidR="00142F97" w:rsidRDefault="0022467A" w:rsidP="00142F97">
      <w:pPr>
        <w:pStyle w:val="ListParagraph"/>
        <w:numPr>
          <w:ilvl w:val="0"/>
          <w:numId w:val="158"/>
        </w:numPr>
        <w:ind w:firstLineChars="0"/>
        <w:rPr>
          <w:bCs/>
          <w:color w:val="000000" w:themeColor="text1"/>
          <w:sz w:val="20"/>
          <w:szCs w:val="20"/>
          <w:highlight w:val="yellow"/>
          <w:lang w:val="en-US"/>
        </w:rPr>
      </w:pPr>
      <w:r w:rsidRPr="00142F97">
        <w:rPr>
          <w:bCs/>
          <w:color w:val="000000" w:themeColor="text1"/>
          <w:sz w:val="20"/>
          <w:szCs w:val="20"/>
          <w:highlight w:val="yellow"/>
          <w:lang w:val="en-US"/>
        </w:rPr>
        <w:t>Further discuss based on the following assumption:</w:t>
      </w:r>
    </w:p>
    <w:p w14:paraId="05C6C7DA" w14:textId="77777777" w:rsidR="00142F97" w:rsidRPr="00142F97" w:rsidRDefault="002E202B" w:rsidP="00142F97">
      <w:pPr>
        <w:pStyle w:val="ListParagraph"/>
        <w:numPr>
          <w:ilvl w:val="1"/>
          <w:numId w:val="158"/>
        </w:numPr>
        <w:ind w:firstLineChars="0"/>
        <w:rPr>
          <w:bCs/>
          <w:color w:val="000000" w:themeColor="text1"/>
          <w:sz w:val="20"/>
          <w:szCs w:val="20"/>
          <w:highlight w:val="yellow"/>
          <w:lang w:val="en-US"/>
        </w:rPr>
      </w:pPr>
      <w:r w:rsidRPr="00142F97">
        <w:rPr>
          <w:rFonts w:eastAsia="SimSun"/>
          <w:color w:val="000000" w:themeColor="text1"/>
          <w:sz w:val="20"/>
          <w:szCs w:val="20"/>
          <w:highlight w:val="yellow"/>
          <w:lang w:val="en-US"/>
        </w:rPr>
        <w:t>RTD is the received time difference among CSI-RS</w:t>
      </w:r>
      <w:r w:rsidR="00B25132" w:rsidRPr="00142F97">
        <w:rPr>
          <w:rFonts w:eastAsia="SimSun"/>
          <w:color w:val="000000" w:themeColor="text1"/>
          <w:sz w:val="20"/>
          <w:szCs w:val="20"/>
          <w:highlight w:val="yellow"/>
          <w:lang w:val="en-US"/>
        </w:rPr>
        <w:t xml:space="preserve"> and SSB</w:t>
      </w:r>
      <w:r w:rsidRPr="00142F97">
        <w:rPr>
          <w:rFonts w:eastAsia="SimSun"/>
          <w:color w:val="000000" w:themeColor="text1"/>
          <w:sz w:val="20"/>
          <w:szCs w:val="20"/>
          <w:highlight w:val="yellow"/>
          <w:lang w:val="en-US"/>
        </w:rPr>
        <w:t xml:space="preserve"> from different cells.</w:t>
      </w:r>
    </w:p>
    <w:p w14:paraId="32DDABAD" w14:textId="77777777" w:rsidR="00142F97" w:rsidRPr="00142F97" w:rsidRDefault="00EC36FF" w:rsidP="00142F97">
      <w:pPr>
        <w:pStyle w:val="ListParagraph"/>
        <w:numPr>
          <w:ilvl w:val="1"/>
          <w:numId w:val="158"/>
        </w:numPr>
        <w:ind w:firstLineChars="0"/>
        <w:rPr>
          <w:bCs/>
          <w:color w:val="000000" w:themeColor="text1"/>
          <w:sz w:val="20"/>
          <w:szCs w:val="20"/>
          <w:highlight w:val="yellow"/>
          <w:lang w:val="en-US"/>
        </w:rPr>
      </w:pPr>
      <w:r w:rsidRPr="00142F97">
        <w:rPr>
          <w:rFonts w:eastAsia="SimSun"/>
          <w:color w:val="000000" w:themeColor="text1"/>
          <w:sz w:val="20"/>
          <w:szCs w:val="20"/>
          <w:highlight w:val="yellow"/>
          <w:lang w:val="en-US"/>
        </w:rPr>
        <w:t xml:space="preserve">Alt 1: define requirements for both RTD&lt;CP and RTD&gt;CP. </w:t>
      </w:r>
      <w:r w:rsidR="0066608E" w:rsidRPr="00142F97">
        <w:rPr>
          <w:rFonts w:eastAsia="SimSun"/>
          <w:color w:val="000000" w:themeColor="text1"/>
          <w:sz w:val="20"/>
          <w:szCs w:val="20"/>
          <w:highlight w:val="yellow"/>
          <w:lang w:val="en-US"/>
        </w:rPr>
        <w:t>I</w:t>
      </w:r>
      <w:r w:rsidRPr="00142F97">
        <w:rPr>
          <w:rFonts w:eastAsia="SimSun"/>
          <w:color w:val="000000" w:themeColor="text1"/>
          <w:sz w:val="20"/>
          <w:szCs w:val="20"/>
          <w:highlight w:val="yellow"/>
          <w:lang w:val="en-US"/>
        </w:rPr>
        <w:t>ntroduce an optional UE capability for RTD&gt;CP.</w:t>
      </w:r>
    </w:p>
    <w:p w14:paraId="0028FCAA" w14:textId="77777777" w:rsidR="00142F97" w:rsidRPr="00142F97" w:rsidRDefault="00EC36FF" w:rsidP="00142F97">
      <w:pPr>
        <w:pStyle w:val="ListParagraph"/>
        <w:numPr>
          <w:ilvl w:val="1"/>
          <w:numId w:val="158"/>
        </w:numPr>
        <w:ind w:firstLineChars="0"/>
        <w:rPr>
          <w:bCs/>
          <w:color w:val="000000" w:themeColor="text1"/>
          <w:sz w:val="20"/>
          <w:szCs w:val="20"/>
          <w:highlight w:val="yellow"/>
          <w:lang w:val="en-US"/>
        </w:rPr>
      </w:pPr>
      <w:r w:rsidRPr="00142F97">
        <w:rPr>
          <w:rFonts w:eastAsia="SimSun"/>
          <w:color w:val="000000" w:themeColor="text1"/>
          <w:sz w:val="20"/>
          <w:szCs w:val="20"/>
          <w:highlight w:val="yellow"/>
          <w:lang w:val="en-US"/>
        </w:rPr>
        <w:t xml:space="preserve">Alt 2: only define requirements for RTD&lt;CP. </w:t>
      </w:r>
    </w:p>
    <w:p w14:paraId="6B4FC50C" w14:textId="4E1B1607" w:rsidR="00EC36FF" w:rsidRPr="00142F97" w:rsidRDefault="00EC36FF" w:rsidP="00142F97">
      <w:pPr>
        <w:pStyle w:val="ListParagraph"/>
        <w:numPr>
          <w:ilvl w:val="2"/>
          <w:numId w:val="158"/>
        </w:numPr>
        <w:ind w:firstLineChars="0"/>
        <w:rPr>
          <w:bCs/>
          <w:color w:val="000000" w:themeColor="text1"/>
          <w:sz w:val="20"/>
          <w:szCs w:val="20"/>
          <w:highlight w:val="yellow"/>
          <w:lang w:val="en-US"/>
        </w:rPr>
      </w:pPr>
      <w:r w:rsidRPr="00142F97">
        <w:rPr>
          <w:rFonts w:eastAsia="SimSun"/>
          <w:color w:val="000000" w:themeColor="text1"/>
          <w:sz w:val="20"/>
          <w:szCs w:val="20"/>
          <w:highlight w:val="yellow"/>
          <w:lang w:val="en-US"/>
        </w:rPr>
        <w:t>NW shall only enable this when RTD&lt;CP is guaranteed.</w:t>
      </w:r>
    </w:p>
    <w:p w14:paraId="07A6376F" w14:textId="6E2616E7" w:rsidR="00E0234E" w:rsidRDefault="00E0234E" w:rsidP="009F3F66">
      <w:pPr>
        <w:spacing w:after="120"/>
        <w:rPr>
          <w:rFonts w:eastAsia="SimSun"/>
          <w:color w:val="000000" w:themeColor="text1"/>
          <w:sz w:val="20"/>
          <w:szCs w:val="20"/>
          <w:lang w:val="en-US"/>
        </w:rPr>
      </w:pPr>
    </w:p>
    <w:p w14:paraId="6C0926EC" w14:textId="77777777" w:rsidR="00D030EB" w:rsidRPr="00F17F1B" w:rsidRDefault="00D030EB" w:rsidP="009F3F66">
      <w:pPr>
        <w:spacing w:after="120"/>
        <w:rPr>
          <w:rFonts w:eastAsia="SimSun"/>
          <w:color w:val="000000" w:themeColor="text1"/>
          <w:sz w:val="20"/>
          <w:szCs w:val="20"/>
          <w:lang w:val="en-US"/>
        </w:rPr>
      </w:pPr>
    </w:p>
    <w:p w14:paraId="384C2984" w14:textId="7849BF2B" w:rsidR="009F3F66" w:rsidRPr="008038CD" w:rsidRDefault="009F3F66" w:rsidP="00A805E9">
      <w:pPr>
        <w:pStyle w:val="Heading4"/>
        <w:numPr>
          <w:ilvl w:val="0"/>
          <w:numId w:val="0"/>
        </w:numPr>
        <w:rPr>
          <w:strike/>
        </w:rPr>
      </w:pPr>
      <w:r w:rsidRPr="008038CD">
        <w:rPr>
          <w:strike/>
        </w:rPr>
        <w:t xml:space="preserve">Issue 2-13: category of CSI-RS based L1 RSRP measurement </w:t>
      </w:r>
      <w:r w:rsidR="00953C7A" w:rsidRPr="008038CD">
        <w:rPr>
          <w:strike/>
        </w:rPr>
        <w:t>(already discussed during online session)</w:t>
      </w:r>
    </w:p>
    <w:p w14:paraId="5CE16DC4"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Candidate solutions:</w:t>
      </w:r>
    </w:p>
    <w:p w14:paraId="4F3CD69D"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 xml:space="preserve">Option 1: Categorize CSI-RS based L1-RSRP measurement into CSI-RS based L1-RSRP measurement within active BWP and outside active BWP for further discussion (MTK, CATT, E///, vivo) </w:t>
      </w:r>
    </w:p>
    <w:p w14:paraId="6C0219C7"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 xml:space="preserve">Option 2: Categorize CSI-RS based L1-RSRP measurement into intra-frequency and inter-frequency (CATT, CTC, CMCC, Apple, Samsung, HW, OPPO, Nokia, ZTE) </w:t>
      </w:r>
    </w:p>
    <w:p w14:paraId="27A3D1D8"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Recommended WF</w:t>
      </w:r>
    </w:p>
    <w:p w14:paraId="52B60A2F" w14:textId="77777777" w:rsidR="009F3F66" w:rsidRPr="008038CD"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8038CD">
        <w:rPr>
          <w:rFonts w:eastAsia="SimSun"/>
          <w:strike/>
          <w:color w:val="000000" w:themeColor="text1"/>
          <w:sz w:val="20"/>
          <w:szCs w:val="20"/>
          <w:lang w:val="en-US"/>
        </w:rPr>
        <w:t>Continue discussion.</w:t>
      </w:r>
    </w:p>
    <w:p w14:paraId="2CB18830" w14:textId="77777777" w:rsidR="009F3F66" w:rsidRPr="008038CD" w:rsidRDefault="009F3F66" w:rsidP="009F3F66">
      <w:pPr>
        <w:spacing w:after="120"/>
        <w:rPr>
          <w:rFonts w:eastAsia="SimSun"/>
          <w:strike/>
          <w:color w:val="000000" w:themeColor="text1"/>
          <w:sz w:val="20"/>
          <w:szCs w:val="20"/>
          <w:lang w:val="en-US"/>
        </w:rPr>
      </w:pPr>
    </w:p>
    <w:p w14:paraId="31C26E7B" w14:textId="27EFC2C9" w:rsidR="009F3F66" w:rsidRPr="008038CD" w:rsidRDefault="009F3F66" w:rsidP="00A805E9">
      <w:pPr>
        <w:pStyle w:val="Heading4"/>
        <w:numPr>
          <w:ilvl w:val="0"/>
          <w:numId w:val="0"/>
        </w:numPr>
        <w:rPr>
          <w:strike/>
        </w:rPr>
      </w:pPr>
      <w:r w:rsidRPr="008038CD">
        <w:rPr>
          <w:strike/>
        </w:rPr>
        <w:lastRenderedPageBreak/>
        <w:t>Issue 2-14: definition of intra-frequency and inter-frequency for CSI-RS based L1 measurement</w:t>
      </w:r>
      <w:r w:rsidR="00953C7A" w:rsidRPr="008038CD">
        <w:rPr>
          <w:strike/>
        </w:rPr>
        <w:t xml:space="preserve"> (already discussed during online session)</w:t>
      </w:r>
    </w:p>
    <w:p w14:paraId="0B1544BF"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Candidate solutions:</w:t>
      </w:r>
    </w:p>
    <w:p w14:paraId="49FB019E" w14:textId="77777777" w:rsidR="009F3F66" w:rsidRPr="008038CD" w:rsidRDefault="009F3F66" w:rsidP="009F3F66">
      <w:pPr>
        <w:pStyle w:val="ListParagraph"/>
        <w:numPr>
          <w:ilvl w:val="1"/>
          <w:numId w:val="158"/>
        </w:numPr>
        <w:spacing w:after="120"/>
        <w:ind w:firstLineChars="0"/>
        <w:rPr>
          <w:rFonts w:eastAsia="SimSun"/>
          <w:strike/>
          <w:color w:val="000000" w:themeColor="text1"/>
          <w:sz w:val="20"/>
          <w:szCs w:val="20"/>
          <w:lang w:val="en-US"/>
        </w:rPr>
      </w:pPr>
      <w:r w:rsidRPr="008038CD">
        <w:rPr>
          <w:rFonts w:eastAsia="SimSun"/>
          <w:strike/>
          <w:color w:val="000000" w:themeColor="text1"/>
          <w:sz w:val="20"/>
          <w:szCs w:val="20"/>
          <w:lang w:val="en-US"/>
        </w:rPr>
        <w:t xml:space="preserve">Option 1: </w:t>
      </w:r>
      <w:r w:rsidRPr="008038CD">
        <w:rPr>
          <w:rFonts w:eastAsia="SimSun"/>
          <w:bCs/>
          <w:strike/>
          <w:color w:val="000000" w:themeColor="text1"/>
          <w:sz w:val="20"/>
          <w:szCs w:val="20"/>
          <w:lang w:val="en-US"/>
        </w:rPr>
        <w:t>Following CSI-RS based L3 measurement (CTC, CMCC, Apple, Samsung, OPPO, [Nokia?])</w:t>
      </w:r>
    </w:p>
    <w:p w14:paraId="3D79E703"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A measurement is defined as a CSI-RS based intra-frequency L1 measurement provided that:</w:t>
      </w:r>
    </w:p>
    <w:p w14:paraId="08A0250D" w14:textId="77777777" w:rsidR="009F3F66" w:rsidRPr="008038CD" w:rsidRDefault="009F3F66" w:rsidP="009F3F66">
      <w:pPr>
        <w:pStyle w:val="ListParagraph"/>
        <w:numPr>
          <w:ilvl w:val="3"/>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the SCS of the CSI-RS resource of the neighbour cell configured for L1 measurement is the same as the SCS of the CSI-RS resource on the serving cell indicated for L1 measurement, and</w:t>
      </w:r>
    </w:p>
    <w:p w14:paraId="02BA17BA" w14:textId="77777777" w:rsidR="009F3F66" w:rsidRPr="008038CD" w:rsidRDefault="009F3F66" w:rsidP="009F3F66">
      <w:pPr>
        <w:pStyle w:val="ListParagraph"/>
        <w:numPr>
          <w:ilvl w:val="3"/>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the CP type of the CSI-RS resource of neighbour cell configured for L1 measurement is the same as the CP type of the CSI-RS resource of the serving cell indicated for L1 measurement, and</w:t>
      </w:r>
    </w:p>
    <w:p w14:paraId="382CF04B" w14:textId="77777777" w:rsidR="009F3F66" w:rsidRPr="008038CD" w:rsidRDefault="009F3F66" w:rsidP="009F3F66">
      <w:pPr>
        <w:pStyle w:val="ListParagraph"/>
        <w:numPr>
          <w:ilvl w:val="4"/>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It is applied for SCS = 60KHz</w:t>
      </w:r>
    </w:p>
    <w:p w14:paraId="2F0B5028" w14:textId="77777777" w:rsidR="009F3F66" w:rsidRPr="008038CD" w:rsidRDefault="009F3F66" w:rsidP="009F3F66">
      <w:pPr>
        <w:pStyle w:val="ListParagraph"/>
        <w:numPr>
          <w:ilvl w:val="3"/>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the centre frequency of the CSI-RS resource of the neighbour cell configured for L1 measurement is the same as the centre frequency of the CSI-RS resource of the serving cell indicated for L1 measurement</w:t>
      </w:r>
    </w:p>
    <w:p w14:paraId="600ED004"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2: For definition of intra-frequency and inter-frequency, suggest to wait for more progress in other WGs. (Xiaomi)</w:t>
      </w:r>
    </w:p>
    <w:p w14:paraId="334F2037"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3: For backward compatibility, RAN4 better to have a definition for intra- and inter-frequency CSI-RS based L1-RSRP measurement as legacy. (CATT)</w:t>
      </w:r>
    </w:p>
    <w:p w14:paraId="7D93B3FF"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One possible way is to revise the legacy definition and clarify that the reference centre frequency can be any of centre frequencies of the CSI-RS resources of the serving cell.</w:t>
      </w:r>
    </w:p>
    <w:p w14:paraId="266D2B8F"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452CD268"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Whether the associated SSB is intra-frequency or inter-frequency follows the R18 rules</w:t>
      </w:r>
    </w:p>
    <w:p w14:paraId="6390C83B"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No additional definition of intra-F/inter-F for CSI-RS based L1 measurements.</w:t>
      </w:r>
    </w:p>
    <w:p w14:paraId="445E6137" w14:textId="77777777" w:rsidR="009F3F66" w:rsidRPr="008038CD"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14:paraId="73C45664" w14:textId="77777777" w:rsidR="009F3F66" w:rsidRPr="008038CD"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8038CD">
        <w:rPr>
          <w:rFonts w:eastAsia="SimSun"/>
          <w:bCs/>
          <w:strike/>
          <w:color w:val="000000" w:themeColor="text1"/>
          <w:sz w:val="20"/>
          <w:szCs w:val="20"/>
          <w:lang w:val="en-US"/>
        </w:rPr>
        <w:t xml:space="preserve">It should be further discussed when the DL active BWP of the serving cell is within the bandwidth of NZP-CSI-RS resource(s) of a candidate cell. </w:t>
      </w:r>
    </w:p>
    <w:p w14:paraId="4E332B3F" w14:textId="77777777" w:rsidR="009F3F66" w:rsidRPr="008038CD"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8038CD">
        <w:rPr>
          <w:rFonts w:eastAsia="SimSun"/>
          <w:strike/>
          <w:color w:val="000000" w:themeColor="text1"/>
          <w:sz w:val="20"/>
          <w:szCs w:val="20"/>
          <w:u w:val="single"/>
          <w:lang w:val="en-US"/>
        </w:rPr>
        <w:t>Recommended WF</w:t>
      </w:r>
    </w:p>
    <w:p w14:paraId="1C0EDF8A" w14:textId="77777777" w:rsidR="009F3F66" w:rsidRPr="008038CD"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8038CD">
        <w:rPr>
          <w:rFonts w:eastAsia="SimSun"/>
          <w:strike/>
          <w:color w:val="000000" w:themeColor="text1"/>
          <w:sz w:val="20"/>
          <w:szCs w:val="20"/>
          <w:lang w:val="en-US"/>
        </w:rPr>
        <w:t>Continue discussion.</w:t>
      </w:r>
    </w:p>
    <w:p w14:paraId="01A267D6" w14:textId="77777777" w:rsidR="009F3F66" w:rsidRPr="00F17F1B" w:rsidRDefault="009F3F66" w:rsidP="009F3F66">
      <w:pPr>
        <w:spacing w:after="120"/>
        <w:rPr>
          <w:rFonts w:eastAsia="SimSun"/>
          <w:color w:val="000000" w:themeColor="text1"/>
          <w:sz w:val="20"/>
          <w:szCs w:val="20"/>
          <w:lang w:val="en-US"/>
        </w:rPr>
      </w:pPr>
    </w:p>
    <w:p w14:paraId="4E7620C8" w14:textId="77777777" w:rsidR="009F3F66" w:rsidRPr="00F17F1B" w:rsidRDefault="009F3F66" w:rsidP="00A805E9">
      <w:pPr>
        <w:pStyle w:val="Heading4"/>
        <w:numPr>
          <w:ilvl w:val="0"/>
          <w:numId w:val="0"/>
        </w:numPr>
      </w:pPr>
      <w:r w:rsidRPr="00F17F1B">
        <w:t xml:space="preserve">Issue 2-15: definition of frequency layer in CSI-RS based L1-RSRP measurement </w:t>
      </w:r>
    </w:p>
    <w:p w14:paraId="24D480A9"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075896D5"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Option 1: Following CSI-RS based L3 measurement, for CSI-RS resources of the same L1 frequency layer, SCS, CP type, center frequency, BW and periodicity are the same. (MTK)</w:t>
      </w:r>
    </w:p>
    <w:p w14:paraId="6C9F2F22"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 xml:space="preserve">Option 2: </w:t>
      </w:r>
      <w:r w:rsidRPr="00F17F1B">
        <w:rPr>
          <w:rFonts w:eastAsia="SimSun"/>
          <w:bCs/>
          <w:iCs/>
          <w:color w:val="000000" w:themeColor="text1"/>
          <w:sz w:val="20"/>
          <w:szCs w:val="20"/>
          <w:lang w:val="en-US"/>
        </w:rPr>
        <w:t>Two CSI Resource are of same frequency layer if they have same SCS, CP type, BW, center frequency, and has overlapping periodicity. (E///)</w:t>
      </w:r>
    </w:p>
    <w:p w14:paraId="31E02FAD"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0091D126"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75115559" w14:textId="77777777" w:rsidR="009F3F66" w:rsidRDefault="009F3F66" w:rsidP="009F3F66">
      <w:pPr>
        <w:spacing w:after="120"/>
        <w:rPr>
          <w:rFonts w:eastAsia="SimSun"/>
          <w:color w:val="000000" w:themeColor="text1"/>
          <w:sz w:val="20"/>
          <w:szCs w:val="20"/>
          <w:lang w:val="en-US"/>
        </w:rPr>
      </w:pPr>
    </w:p>
    <w:p w14:paraId="1A756840" w14:textId="77777777" w:rsidR="00CB654A" w:rsidRDefault="00CB654A" w:rsidP="009F3F66">
      <w:pPr>
        <w:spacing w:after="120"/>
        <w:rPr>
          <w:rFonts w:eastAsia="SimSun"/>
          <w:color w:val="000000" w:themeColor="text1"/>
          <w:sz w:val="20"/>
          <w:szCs w:val="20"/>
          <w:lang w:val="en-US"/>
        </w:rPr>
      </w:pPr>
    </w:p>
    <w:p w14:paraId="670ED780" w14:textId="7BF3F8CC" w:rsidR="00CB654A" w:rsidRDefault="00CB654A" w:rsidP="009F3F66">
      <w:pPr>
        <w:spacing w:after="120"/>
        <w:rPr>
          <w:rFonts w:eastAsia="SimSun"/>
          <w:color w:val="000000" w:themeColor="text1"/>
          <w:sz w:val="20"/>
          <w:szCs w:val="20"/>
          <w:lang w:val="en-US"/>
        </w:rPr>
      </w:pPr>
      <w:r>
        <w:rPr>
          <w:rFonts w:eastAsia="SimSun"/>
          <w:color w:val="000000" w:themeColor="text1"/>
          <w:sz w:val="20"/>
          <w:szCs w:val="20"/>
          <w:lang w:val="en-US"/>
        </w:rPr>
        <w:t>Alt 1: define RRM requirement per layer</w:t>
      </w:r>
    </w:p>
    <w:p w14:paraId="4A24ACE7" w14:textId="53735D7B" w:rsidR="003C7A19" w:rsidRDefault="003C7A19" w:rsidP="009F3F66">
      <w:pPr>
        <w:spacing w:after="120"/>
        <w:rPr>
          <w:rFonts w:eastAsia="SimSun"/>
          <w:color w:val="000000" w:themeColor="text1"/>
          <w:sz w:val="20"/>
          <w:szCs w:val="20"/>
          <w:lang w:val="en-US"/>
        </w:rPr>
      </w:pPr>
      <w:r>
        <w:rPr>
          <w:rFonts w:eastAsia="SimSun"/>
          <w:color w:val="000000" w:themeColor="text1"/>
          <w:sz w:val="20"/>
          <w:szCs w:val="20"/>
          <w:lang w:val="en-US"/>
        </w:rPr>
        <w:tab/>
        <w:t>Support: MTK, E///</w:t>
      </w:r>
    </w:p>
    <w:p w14:paraId="6BA300C5" w14:textId="06533CBC" w:rsidR="00CB654A" w:rsidRDefault="00CB654A" w:rsidP="009F3F66">
      <w:pPr>
        <w:spacing w:after="120"/>
        <w:rPr>
          <w:rFonts w:eastAsia="SimSun"/>
          <w:color w:val="000000" w:themeColor="text1"/>
          <w:sz w:val="20"/>
          <w:szCs w:val="20"/>
          <w:lang w:val="en-US"/>
        </w:rPr>
      </w:pPr>
      <w:r>
        <w:rPr>
          <w:rFonts w:eastAsia="SimSun"/>
          <w:color w:val="000000" w:themeColor="text1"/>
          <w:sz w:val="20"/>
          <w:szCs w:val="20"/>
          <w:lang w:val="en-US"/>
        </w:rPr>
        <w:t>Alt 2: define RRM requirement per cell</w:t>
      </w:r>
    </w:p>
    <w:p w14:paraId="6BB02609" w14:textId="7B5C1889" w:rsidR="003C7A19" w:rsidRDefault="003C7A19" w:rsidP="009F3F66">
      <w:pPr>
        <w:spacing w:after="120"/>
        <w:rPr>
          <w:rFonts w:eastAsia="SimSun"/>
          <w:color w:val="000000" w:themeColor="text1"/>
          <w:sz w:val="20"/>
          <w:szCs w:val="20"/>
          <w:lang w:val="en-US"/>
        </w:rPr>
      </w:pPr>
      <w:r>
        <w:rPr>
          <w:rFonts w:eastAsia="SimSun"/>
          <w:color w:val="000000" w:themeColor="text1"/>
          <w:sz w:val="20"/>
          <w:szCs w:val="20"/>
          <w:lang w:val="en-US"/>
        </w:rPr>
        <w:lastRenderedPageBreak/>
        <w:tab/>
        <w:t>Support: vivo</w:t>
      </w:r>
    </w:p>
    <w:p w14:paraId="5189C952" w14:textId="77777777" w:rsidR="00CB654A" w:rsidRPr="00F17F1B" w:rsidRDefault="00CB654A" w:rsidP="009F3F66">
      <w:pPr>
        <w:spacing w:after="120"/>
        <w:rPr>
          <w:rFonts w:eastAsia="SimSun"/>
          <w:color w:val="000000" w:themeColor="text1"/>
          <w:sz w:val="20"/>
          <w:szCs w:val="20"/>
          <w:lang w:val="en-US"/>
        </w:rPr>
      </w:pPr>
    </w:p>
    <w:p w14:paraId="35044087" w14:textId="77777777" w:rsidR="009F3F66" w:rsidRPr="00057E35" w:rsidRDefault="009F3F66" w:rsidP="00A805E9">
      <w:pPr>
        <w:pStyle w:val="Heading4"/>
        <w:numPr>
          <w:ilvl w:val="0"/>
          <w:numId w:val="0"/>
        </w:numPr>
        <w:rPr>
          <w:strike/>
        </w:rPr>
      </w:pPr>
      <w:r w:rsidRPr="00057E35">
        <w:rPr>
          <w:strike/>
        </w:rPr>
        <w:t xml:space="preserve">Issue 2-16: number of candidate cells and beams UE is expected to measure </w:t>
      </w:r>
    </w:p>
    <w:p w14:paraId="7F2C5062"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Candidate solutions:</w:t>
      </w:r>
    </w:p>
    <w:p w14:paraId="6214BB88"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Option 1: Discuss the number of candidate cells and beams UE is expected to measure for intra-frequency L1-RSRP CSI-RS measurements. (Nokia)</w:t>
      </w:r>
    </w:p>
    <w:p w14:paraId="506B3AE1"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Recommended WF</w:t>
      </w:r>
    </w:p>
    <w:p w14:paraId="3CBEA7D9" w14:textId="77777777" w:rsidR="009F3F66" w:rsidRPr="00057E35"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057E35">
        <w:rPr>
          <w:rFonts w:eastAsia="SimSun"/>
          <w:strike/>
          <w:color w:val="000000" w:themeColor="text1"/>
          <w:sz w:val="20"/>
          <w:szCs w:val="20"/>
          <w:lang w:val="en-US"/>
        </w:rPr>
        <w:t>Continue discussion.</w:t>
      </w:r>
    </w:p>
    <w:p w14:paraId="793A0F10" w14:textId="77777777" w:rsidR="009F3F66" w:rsidRPr="00057E35" w:rsidRDefault="009F3F66" w:rsidP="009F3F66">
      <w:pPr>
        <w:spacing w:after="120"/>
        <w:rPr>
          <w:rFonts w:eastAsia="SimSun"/>
          <w:strike/>
          <w:color w:val="000000" w:themeColor="text1"/>
          <w:sz w:val="20"/>
          <w:szCs w:val="20"/>
          <w:lang w:val="en-US"/>
        </w:rPr>
      </w:pPr>
    </w:p>
    <w:p w14:paraId="4360D3D8" w14:textId="77777777" w:rsidR="009F3F66" w:rsidRPr="00057E35" w:rsidRDefault="009F3F66" w:rsidP="00A805E9">
      <w:pPr>
        <w:pStyle w:val="Heading4"/>
        <w:numPr>
          <w:ilvl w:val="0"/>
          <w:numId w:val="0"/>
        </w:numPr>
        <w:rPr>
          <w:strike/>
        </w:rPr>
      </w:pPr>
      <w:r w:rsidRPr="00057E35">
        <w:rPr>
          <w:strike/>
        </w:rPr>
        <w:t xml:space="preserve">Issue 2-17: CSI acquisition on candidate cell(s) before or during LTM cell switch </w:t>
      </w:r>
    </w:p>
    <w:p w14:paraId="74ABE90C"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Candidate solutions:</w:t>
      </w:r>
    </w:p>
    <w:p w14:paraId="02185A90"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Option 1: Wait for more RAN1 progress to start the discussion on CSI acquisition in RAN4. (MTK, QC)</w:t>
      </w:r>
    </w:p>
    <w:p w14:paraId="7B56FAAF"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Recommended WF</w:t>
      </w:r>
    </w:p>
    <w:p w14:paraId="52DC0A81" w14:textId="77777777" w:rsidR="009F3F66" w:rsidRPr="00057E35"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057E35">
        <w:rPr>
          <w:rFonts w:eastAsia="SimSun"/>
          <w:strike/>
          <w:color w:val="000000" w:themeColor="text1"/>
          <w:sz w:val="20"/>
          <w:szCs w:val="20"/>
          <w:lang w:val="en-US"/>
        </w:rPr>
        <w:t>Continue discussion.</w:t>
      </w:r>
    </w:p>
    <w:p w14:paraId="5E8BDC17" w14:textId="77777777" w:rsidR="009F3F66" w:rsidRPr="00057E35" w:rsidRDefault="009F3F66" w:rsidP="009F3F66">
      <w:pPr>
        <w:spacing w:after="120"/>
        <w:rPr>
          <w:rFonts w:eastAsia="SimSun"/>
          <w:strike/>
          <w:color w:val="000000" w:themeColor="text1"/>
          <w:sz w:val="20"/>
          <w:szCs w:val="20"/>
          <w:lang w:val="en-US"/>
        </w:rPr>
      </w:pPr>
    </w:p>
    <w:p w14:paraId="36874768" w14:textId="77777777" w:rsidR="009F3F66" w:rsidRPr="00057E35" w:rsidRDefault="009F3F66" w:rsidP="00A805E9">
      <w:pPr>
        <w:pStyle w:val="Heading4"/>
        <w:numPr>
          <w:ilvl w:val="0"/>
          <w:numId w:val="0"/>
        </w:numPr>
        <w:rPr>
          <w:strike/>
        </w:rPr>
      </w:pPr>
      <w:r w:rsidRPr="00057E35">
        <w:rPr>
          <w:strike/>
        </w:rPr>
        <w:t>Issue 2-18: accuracy and side condition for CSI-RS based L1-RSRP measurement</w:t>
      </w:r>
    </w:p>
    <w:p w14:paraId="7ECB2D94"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Candidate solutions:</w:t>
      </w:r>
    </w:p>
    <w:p w14:paraId="53A08DEF"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Option 1: The existing side condition for CSI-RS based L1-RSRP measurement for serving cell is used as the starting point. (Apple)</w:t>
      </w:r>
    </w:p>
    <w:p w14:paraId="5171FDBD"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Option 1a: CSI-RS based L1-RSRP accuracy of the serving cell can be applied for CSI-RS based L1-RSRP of the candidate neighbour cells. (HW)</w:t>
      </w:r>
    </w:p>
    <w:p w14:paraId="1D20156D"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 xml:space="preserve">Option 2: </w:t>
      </w:r>
      <w:r w:rsidRPr="00057E35">
        <w:rPr>
          <w:rFonts w:eastAsia="SimSun"/>
          <w:bCs/>
          <w:iCs/>
          <w:strike/>
          <w:color w:val="000000" w:themeColor="text1"/>
          <w:sz w:val="20"/>
          <w:szCs w:val="20"/>
          <w:lang w:val="en-US"/>
        </w:rPr>
        <w:t>RAN4 to discuss the CSI-RS accuracy requirements during performance part. (E///)</w:t>
      </w:r>
    </w:p>
    <w:p w14:paraId="72E2C14C"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Recommended WF</w:t>
      </w:r>
    </w:p>
    <w:p w14:paraId="001E847D" w14:textId="77777777" w:rsidR="009F3F66" w:rsidRPr="00057E35"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057E35">
        <w:rPr>
          <w:rFonts w:eastAsia="SimSun"/>
          <w:strike/>
          <w:color w:val="000000" w:themeColor="text1"/>
          <w:sz w:val="20"/>
          <w:szCs w:val="20"/>
          <w:lang w:val="en-US"/>
        </w:rPr>
        <w:t>Continue discussion.</w:t>
      </w:r>
    </w:p>
    <w:p w14:paraId="2DCD56E6" w14:textId="77777777" w:rsidR="009F3F66" w:rsidRPr="00057E35" w:rsidRDefault="009F3F66" w:rsidP="009F3F66">
      <w:pPr>
        <w:spacing w:after="120"/>
        <w:rPr>
          <w:strike/>
          <w:color w:val="000000" w:themeColor="text1"/>
          <w:sz w:val="20"/>
          <w:szCs w:val="20"/>
          <w:lang w:val="en-US"/>
        </w:rPr>
      </w:pPr>
    </w:p>
    <w:p w14:paraId="398B84D5" w14:textId="77777777" w:rsidR="009F3F66" w:rsidRPr="00057E35" w:rsidRDefault="009F3F66" w:rsidP="00A805E9">
      <w:pPr>
        <w:pStyle w:val="Heading4"/>
        <w:numPr>
          <w:ilvl w:val="0"/>
          <w:numId w:val="0"/>
        </w:numPr>
        <w:rPr>
          <w:strike/>
        </w:rPr>
      </w:pPr>
      <w:r w:rsidRPr="00057E35">
        <w:rPr>
          <w:strike/>
        </w:rPr>
        <w:t>Issue 2-19: CSI-RS based L1-SINR measurement</w:t>
      </w:r>
    </w:p>
    <w:p w14:paraId="3873A7FC"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Candidate solutions:</w:t>
      </w:r>
    </w:p>
    <w:p w14:paraId="480048C3"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Option 1: RAN4 need to discuss whether to define the requirements for CSI-RS based L1-SINR measurement. (CATT)</w:t>
      </w:r>
    </w:p>
    <w:p w14:paraId="4DF42EFD" w14:textId="77777777" w:rsidR="009F3F66" w:rsidRPr="00057E35" w:rsidRDefault="009F3F66" w:rsidP="009F3F66">
      <w:pPr>
        <w:pStyle w:val="ListParagraph"/>
        <w:numPr>
          <w:ilvl w:val="2"/>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RAN4 to wait for more RAN1 input.</w:t>
      </w:r>
    </w:p>
    <w:p w14:paraId="2BBB8B0F"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 xml:space="preserve">Option 2: </w:t>
      </w:r>
      <w:r w:rsidRPr="00057E35">
        <w:rPr>
          <w:strike/>
          <w:sz w:val="20"/>
          <w:szCs w:val="20"/>
          <w:lang w:val="en-US"/>
        </w:rPr>
        <w:t>RAN4 focus on CSI-RS based L1-RSRP measurement and FFS on L1-SINR measurement</w:t>
      </w:r>
      <w:r w:rsidRPr="00057E35">
        <w:rPr>
          <w:rFonts w:eastAsia="SimSun"/>
          <w:bCs/>
          <w:strike/>
          <w:color w:val="000000" w:themeColor="text1"/>
          <w:sz w:val="20"/>
          <w:szCs w:val="20"/>
          <w:lang w:val="en-US"/>
        </w:rPr>
        <w:t xml:space="preserve"> (Apple, Nokia)</w:t>
      </w:r>
    </w:p>
    <w:p w14:paraId="54D28E8C"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Recommended WF</w:t>
      </w:r>
    </w:p>
    <w:p w14:paraId="2CB3715E" w14:textId="77777777" w:rsidR="009F3F66" w:rsidRPr="00057E35"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057E35">
        <w:rPr>
          <w:rFonts w:eastAsia="SimSun"/>
          <w:strike/>
          <w:color w:val="000000" w:themeColor="text1"/>
          <w:sz w:val="20"/>
          <w:szCs w:val="20"/>
          <w:lang w:val="en-US"/>
        </w:rPr>
        <w:t>Continue discussion.</w:t>
      </w:r>
    </w:p>
    <w:p w14:paraId="7B10FB30" w14:textId="77777777" w:rsidR="009F3F66" w:rsidRPr="00057E35" w:rsidRDefault="009F3F66" w:rsidP="009F3F66">
      <w:pPr>
        <w:spacing w:after="120"/>
        <w:rPr>
          <w:strike/>
          <w:color w:val="000000" w:themeColor="text1"/>
          <w:sz w:val="20"/>
          <w:szCs w:val="20"/>
          <w:lang w:val="en-US"/>
        </w:rPr>
      </w:pPr>
    </w:p>
    <w:p w14:paraId="55814AAF" w14:textId="77777777" w:rsidR="009F3F66" w:rsidRPr="00057E35" w:rsidRDefault="009F3F66" w:rsidP="00A805E9">
      <w:pPr>
        <w:pStyle w:val="Heading4"/>
        <w:numPr>
          <w:ilvl w:val="0"/>
          <w:numId w:val="0"/>
        </w:numPr>
        <w:rPr>
          <w:strike/>
        </w:rPr>
      </w:pPr>
      <w:r w:rsidRPr="00057E35">
        <w:rPr>
          <w:strike/>
        </w:rPr>
        <w:t>Issue 2-20: other CSI-RS based L1 measurement issues</w:t>
      </w:r>
    </w:p>
    <w:p w14:paraId="5C1B0B24"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Candidate solutions:</w:t>
      </w:r>
    </w:p>
    <w:p w14:paraId="14874FAE" w14:textId="77777777" w:rsidR="009F3F66" w:rsidRPr="00057E35" w:rsidRDefault="009F3F66" w:rsidP="009F3F66">
      <w:pPr>
        <w:pStyle w:val="ListParagraph"/>
        <w:numPr>
          <w:ilvl w:val="1"/>
          <w:numId w:val="158"/>
        </w:numPr>
        <w:spacing w:after="120"/>
        <w:ind w:firstLineChars="0"/>
        <w:rPr>
          <w:rFonts w:eastAsia="SimSun"/>
          <w:bCs/>
          <w:strike/>
          <w:color w:val="000000" w:themeColor="text1"/>
          <w:sz w:val="20"/>
          <w:szCs w:val="20"/>
          <w:lang w:val="en-US"/>
        </w:rPr>
      </w:pPr>
      <w:r w:rsidRPr="00057E35">
        <w:rPr>
          <w:rFonts w:eastAsia="SimSun"/>
          <w:bCs/>
          <w:strike/>
          <w:color w:val="000000" w:themeColor="text1"/>
          <w:sz w:val="20"/>
          <w:szCs w:val="20"/>
          <w:lang w:val="en-US"/>
        </w:rPr>
        <w:t>Option 1; Define early DL sync requirements for using CSI-RS once RAN1 approval, and SSB based DL sync in LTM can be used as baseline. (ZTE)</w:t>
      </w:r>
    </w:p>
    <w:p w14:paraId="26087365" w14:textId="77777777" w:rsidR="009F3F66" w:rsidRPr="00057E35" w:rsidRDefault="009F3F66" w:rsidP="009F3F66">
      <w:pPr>
        <w:pStyle w:val="ListParagraph"/>
        <w:numPr>
          <w:ilvl w:val="0"/>
          <w:numId w:val="158"/>
        </w:numPr>
        <w:spacing w:after="120"/>
        <w:ind w:firstLineChars="0"/>
        <w:rPr>
          <w:rFonts w:eastAsia="SimSun"/>
          <w:strike/>
          <w:color w:val="000000" w:themeColor="text1"/>
          <w:sz w:val="20"/>
          <w:szCs w:val="20"/>
          <w:u w:val="single"/>
          <w:lang w:val="en-US"/>
        </w:rPr>
      </w:pPr>
      <w:r w:rsidRPr="00057E35">
        <w:rPr>
          <w:rFonts w:eastAsia="SimSun"/>
          <w:strike/>
          <w:color w:val="000000" w:themeColor="text1"/>
          <w:sz w:val="20"/>
          <w:szCs w:val="20"/>
          <w:u w:val="single"/>
          <w:lang w:val="en-US"/>
        </w:rPr>
        <w:t>Recommended WF</w:t>
      </w:r>
    </w:p>
    <w:p w14:paraId="2D3FB179" w14:textId="77777777" w:rsidR="009F3F66" w:rsidRPr="00057E35" w:rsidRDefault="009F3F66" w:rsidP="009F3F66">
      <w:pPr>
        <w:pStyle w:val="ListParagraph"/>
        <w:numPr>
          <w:ilvl w:val="1"/>
          <w:numId w:val="158"/>
        </w:numPr>
        <w:overflowPunct/>
        <w:autoSpaceDE/>
        <w:autoSpaceDN/>
        <w:adjustRightInd/>
        <w:spacing w:after="120"/>
        <w:ind w:firstLineChars="0"/>
        <w:textAlignment w:val="auto"/>
        <w:rPr>
          <w:rFonts w:eastAsia="SimSun"/>
          <w:strike/>
          <w:color w:val="000000" w:themeColor="text1"/>
          <w:sz w:val="20"/>
          <w:szCs w:val="20"/>
          <w:lang w:val="en-US"/>
        </w:rPr>
      </w:pPr>
      <w:r w:rsidRPr="00057E35">
        <w:rPr>
          <w:rFonts w:eastAsia="SimSun"/>
          <w:strike/>
          <w:color w:val="000000" w:themeColor="text1"/>
          <w:sz w:val="20"/>
          <w:szCs w:val="20"/>
          <w:lang w:val="en-US"/>
        </w:rPr>
        <w:lastRenderedPageBreak/>
        <w:t>Continue discussion.</w:t>
      </w:r>
    </w:p>
    <w:p w14:paraId="7F88493E" w14:textId="77777777" w:rsidR="009F3F66" w:rsidRPr="00F17F1B" w:rsidRDefault="009F3F66" w:rsidP="009F3F66">
      <w:pPr>
        <w:spacing w:after="120"/>
        <w:rPr>
          <w:color w:val="000000" w:themeColor="text1"/>
          <w:sz w:val="20"/>
          <w:szCs w:val="20"/>
          <w:lang w:val="en-US"/>
        </w:rPr>
      </w:pPr>
    </w:p>
    <w:p w14:paraId="2A6ECB02" w14:textId="77777777" w:rsidR="009F3F66" w:rsidRPr="00F17F1B" w:rsidRDefault="009F3F66" w:rsidP="009F3F66">
      <w:pPr>
        <w:spacing w:after="120"/>
        <w:rPr>
          <w:color w:val="000000" w:themeColor="text1"/>
          <w:sz w:val="20"/>
          <w:szCs w:val="20"/>
          <w:lang w:val="en-US"/>
        </w:rPr>
      </w:pPr>
    </w:p>
    <w:p w14:paraId="776ECC63" w14:textId="77777777" w:rsidR="009F3F66" w:rsidRPr="00F17F1B" w:rsidRDefault="009F3F66" w:rsidP="00A805E9">
      <w:pPr>
        <w:pStyle w:val="Heading2"/>
      </w:pPr>
      <w:r w:rsidRPr="00F17F1B">
        <w:t>Others</w:t>
      </w:r>
    </w:p>
    <w:p w14:paraId="70A3E8CC" w14:textId="77777777" w:rsidR="009F3F66" w:rsidRPr="00F17F1B" w:rsidRDefault="009F3F66" w:rsidP="00A805E9">
      <w:pPr>
        <w:pStyle w:val="Heading4"/>
        <w:numPr>
          <w:ilvl w:val="0"/>
          <w:numId w:val="0"/>
        </w:numPr>
      </w:pPr>
      <w:r w:rsidRPr="00F17F1B">
        <w:t>Issue 3-1: other issues</w:t>
      </w:r>
    </w:p>
    <w:p w14:paraId="5B26DD75"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7D0ABB60" w14:textId="7AB249A3"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Proposal 1: it is proposed to define dedicated requirements, e.g.timing requirements, for UE based TA adjustment. (CMCC)</w:t>
      </w:r>
    </w:p>
    <w:p w14:paraId="1FC344F8"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Proposal 2: For subsequent LTM, cell switch delay requirements for R18 LTM in clause 6.3 could be reused. (CMCC, ZTE)</w:t>
      </w:r>
    </w:p>
    <w:p w14:paraId="21399192" w14:textId="77777777" w:rsidR="009F3F66" w:rsidRPr="00F17F1B" w:rsidRDefault="009F3F66" w:rsidP="009F3F66">
      <w:pPr>
        <w:pStyle w:val="ListParagraph"/>
        <w:numPr>
          <w:ilvl w:val="1"/>
          <w:numId w:val="158"/>
        </w:numPr>
        <w:spacing w:after="120"/>
        <w:ind w:firstLineChars="0"/>
        <w:rPr>
          <w:rFonts w:eastAsia="SimSun"/>
          <w:bCs/>
          <w:color w:val="000000" w:themeColor="text1"/>
          <w:sz w:val="20"/>
          <w:szCs w:val="20"/>
          <w:lang w:val="en-US"/>
        </w:rPr>
      </w:pPr>
      <w:r w:rsidRPr="00F17F1B">
        <w:rPr>
          <w:rFonts w:eastAsia="SimSun"/>
          <w:bCs/>
          <w:color w:val="000000" w:themeColor="text1"/>
          <w:sz w:val="20"/>
          <w:szCs w:val="20"/>
          <w:lang w:val="en-US"/>
        </w:rPr>
        <w:t>Proposal 3: RAN4 to discuss whether to define requirements for subsequent LTM cell switching delay in R19. The requirements would be the same for both intra-CU and inter-CU. (HW)</w:t>
      </w:r>
    </w:p>
    <w:p w14:paraId="38925FB6" w14:textId="77777777" w:rsidR="009F3F66" w:rsidRPr="00F17F1B" w:rsidRDefault="009F3F66" w:rsidP="009F3F66">
      <w:pPr>
        <w:pStyle w:val="ListParagraph"/>
        <w:numPr>
          <w:ilvl w:val="0"/>
          <w:numId w:val="158"/>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626EA281" w14:textId="77777777" w:rsidR="009F3F66" w:rsidRPr="00F17F1B" w:rsidRDefault="009F3F66" w:rsidP="009F3F66">
      <w:pPr>
        <w:pStyle w:val="ListParagraph"/>
        <w:numPr>
          <w:ilvl w:val="1"/>
          <w:numId w:val="158"/>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Continue discussion.</w:t>
      </w:r>
    </w:p>
    <w:p w14:paraId="0AA6732A" w14:textId="77777777" w:rsidR="009F3F66" w:rsidRDefault="009F3F66" w:rsidP="00820401">
      <w:pPr>
        <w:rPr>
          <w:b/>
          <w:bCs/>
          <w:lang w:val="en-GB"/>
        </w:rPr>
      </w:pPr>
    </w:p>
    <w:p w14:paraId="1A900BD1" w14:textId="77777777" w:rsidR="00F8087B" w:rsidRDefault="00F21D72" w:rsidP="00820401">
      <w:pPr>
        <w:pStyle w:val="ListParagraph"/>
        <w:numPr>
          <w:ilvl w:val="0"/>
          <w:numId w:val="158"/>
        </w:numPr>
        <w:ind w:firstLineChars="0"/>
        <w:rPr>
          <w:bCs/>
          <w:color w:val="000000" w:themeColor="text1"/>
          <w:sz w:val="20"/>
          <w:szCs w:val="20"/>
          <w:highlight w:val="yellow"/>
          <w:lang w:val="en-US"/>
        </w:rPr>
      </w:pPr>
      <w:r w:rsidRPr="00F8087B">
        <w:rPr>
          <w:bCs/>
          <w:color w:val="000000" w:themeColor="text1"/>
          <w:sz w:val="20"/>
          <w:szCs w:val="20"/>
          <w:highlight w:val="yellow"/>
          <w:lang w:val="en-US"/>
        </w:rPr>
        <w:t>Agreements:</w:t>
      </w:r>
    </w:p>
    <w:p w14:paraId="4C95F426" w14:textId="6371A9E8" w:rsidR="00820401" w:rsidRPr="00F8087B" w:rsidRDefault="00F21D72" w:rsidP="00F8087B">
      <w:pPr>
        <w:pStyle w:val="ListParagraph"/>
        <w:numPr>
          <w:ilvl w:val="1"/>
          <w:numId w:val="158"/>
        </w:numPr>
        <w:ind w:firstLineChars="0"/>
        <w:rPr>
          <w:bCs/>
          <w:color w:val="000000" w:themeColor="text1"/>
          <w:sz w:val="20"/>
          <w:szCs w:val="20"/>
          <w:highlight w:val="yellow"/>
          <w:lang w:val="en-US"/>
        </w:rPr>
      </w:pPr>
      <w:r w:rsidRPr="00F8087B">
        <w:rPr>
          <w:sz w:val="20"/>
          <w:szCs w:val="20"/>
          <w:highlight w:val="yellow"/>
          <w:lang w:val="en-GB" w:eastAsia="ja-JP"/>
        </w:rPr>
        <w:t>It is RAN4 common understanding that R18 LTM cell switch requirements also apply for R18 subsequent LTM.</w:t>
      </w:r>
    </w:p>
    <w:p w14:paraId="6ABCDED7" w14:textId="77777777" w:rsidR="00F21D72" w:rsidRPr="00F17F1B" w:rsidRDefault="00F21D72" w:rsidP="00820401">
      <w:pPr>
        <w:rPr>
          <w:b/>
          <w:bCs/>
          <w:lang w:val="en-GB" w:eastAsia="ja-JP"/>
        </w:rPr>
      </w:pPr>
    </w:p>
    <w:p w14:paraId="736400A3" w14:textId="6524CC1F" w:rsidR="00820401" w:rsidRPr="00F17F1B" w:rsidRDefault="00BD1BAF" w:rsidP="00820401">
      <w:pPr>
        <w:pStyle w:val="Heading1"/>
        <w:rPr>
          <w:lang w:val="en-GB" w:eastAsia="ja-JP"/>
        </w:rPr>
      </w:pPr>
      <w:r w:rsidRPr="00F17F1B">
        <w:rPr>
          <w:lang w:val="en-GB" w:eastAsia="ja-JP"/>
        </w:rPr>
        <w:t>Conditional Intra-CU LTM</w:t>
      </w:r>
    </w:p>
    <w:p w14:paraId="186592EF" w14:textId="77777777" w:rsidR="00F215D1" w:rsidRPr="00F17F1B" w:rsidRDefault="00F215D1" w:rsidP="00A805E9">
      <w:pPr>
        <w:pStyle w:val="Heading2"/>
      </w:pPr>
      <w:r w:rsidRPr="00F17F1B">
        <w:rPr>
          <w:rFonts w:hint="eastAsia"/>
        </w:rPr>
        <w:t>Conditional LTM</w:t>
      </w:r>
    </w:p>
    <w:p w14:paraId="0BC2A109" w14:textId="77777777" w:rsidR="00F215D1" w:rsidRPr="00F17F1B" w:rsidRDefault="00F215D1" w:rsidP="00A805E9">
      <w:pPr>
        <w:pStyle w:val="Heading4"/>
        <w:numPr>
          <w:ilvl w:val="0"/>
          <w:numId w:val="0"/>
        </w:numPr>
      </w:pPr>
      <w:r w:rsidRPr="00F17F1B">
        <w:t xml:space="preserve">Issue </w:t>
      </w:r>
      <w:r w:rsidRPr="00F17F1B">
        <w:rPr>
          <w:rFonts w:hint="eastAsia"/>
        </w:rPr>
        <w:t>1</w:t>
      </w:r>
      <w:r w:rsidRPr="00F17F1B">
        <w:t>-1-1: RAN4 scope of Conditional LTM</w:t>
      </w:r>
    </w:p>
    <w:p w14:paraId="5A965A95" w14:textId="7CBAD7B3" w:rsidR="006D2FEA" w:rsidRPr="00F17F1B" w:rsidRDefault="006D2FEA" w:rsidP="00892028">
      <w:pPr>
        <w:snapToGrid w:val="0"/>
        <w:spacing w:after="120"/>
        <w:rPr>
          <w:color w:val="000000" w:themeColor="text1"/>
          <w:sz w:val="20"/>
          <w:szCs w:val="20"/>
          <w:highlight w:val="green"/>
          <w:u w:val="single"/>
        </w:rPr>
      </w:pPr>
      <w:r w:rsidRPr="00F17F1B">
        <w:rPr>
          <w:color w:val="000000" w:themeColor="text1"/>
          <w:sz w:val="20"/>
          <w:szCs w:val="20"/>
          <w:highlight w:val="green"/>
          <w:u w:val="single"/>
        </w:rPr>
        <w:t>Online Agreement</w:t>
      </w:r>
    </w:p>
    <w:p w14:paraId="551DF8FE" w14:textId="77777777" w:rsidR="006D2FEA" w:rsidRPr="00F17F1B" w:rsidRDefault="006D2FEA" w:rsidP="00892028">
      <w:pPr>
        <w:pStyle w:val="ListParagraph"/>
        <w:numPr>
          <w:ilvl w:val="0"/>
          <w:numId w:val="26"/>
        </w:numPr>
        <w:overflowPunct/>
        <w:autoSpaceDE/>
        <w:adjustRightInd/>
        <w:snapToGrid w:val="0"/>
        <w:spacing w:after="120"/>
        <w:ind w:firstLineChars="0"/>
        <w:textAlignment w:val="auto"/>
        <w:rPr>
          <w:color w:val="000000" w:themeColor="text1"/>
          <w:sz w:val="20"/>
          <w:szCs w:val="20"/>
          <w:highlight w:val="green"/>
        </w:rPr>
      </w:pPr>
      <w:r w:rsidRPr="00F17F1B">
        <w:rPr>
          <w:color w:val="000000" w:themeColor="text1"/>
          <w:sz w:val="20"/>
          <w:szCs w:val="20"/>
          <w:highlight w:val="green"/>
        </w:rPr>
        <w:t>RAN4 to define</w:t>
      </w:r>
      <w:r w:rsidRPr="00F17F1B">
        <w:rPr>
          <w:sz w:val="20"/>
          <w:szCs w:val="20"/>
          <w:highlight w:val="green"/>
        </w:rPr>
        <w:t xml:space="preserve"> cell switch dela</w:t>
      </w:r>
      <w:r w:rsidRPr="00F17F1B">
        <w:rPr>
          <w:color w:val="000000" w:themeColor="text1"/>
          <w:sz w:val="20"/>
          <w:szCs w:val="20"/>
          <w:highlight w:val="green"/>
        </w:rPr>
        <w:t>y requirements for conditional LTM</w:t>
      </w:r>
    </w:p>
    <w:p w14:paraId="79E61391" w14:textId="77777777" w:rsidR="006D2FEA" w:rsidRPr="00F17F1B" w:rsidRDefault="006D2FEA" w:rsidP="00892028">
      <w:pPr>
        <w:pStyle w:val="ListParagraph"/>
        <w:numPr>
          <w:ilvl w:val="0"/>
          <w:numId w:val="26"/>
        </w:numPr>
        <w:overflowPunct/>
        <w:autoSpaceDE/>
        <w:adjustRightInd/>
        <w:snapToGrid w:val="0"/>
        <w:spacing w:after="120"/>
        <w:ind w:firstLineChars="0"/>
        <w:textAlignment w:val="auto"/>
        <w:rPr>
          <w:color w:val="000000" w:themeColor="text1"/>
          <w:sz w:val="20"/>
          <w:szCs w:val="20"/>
          <w:highlight w:val="green"/>
        </w:rPr>
      </w:pPr>
      <w:r w:rsidRPr="00F17F1B">
        <w:rPr>
          <w:color w:val="000000" w:themeColor="text1"/>
          <w:sz w:val="20"/>
          <w:szCs w:val="20"/>
          <w:highlight w:val="green"/>
        </w:rPr>
        <w:t>RAN4 to define subsequent conditional LTM requirement unless there is any technical issue identified.</w:t>
      </w:r>
    </w:p>
    <w:p w14:paraId="0A89A614" w14:textId="77777777" w:rsidR="006D2FEA" w:rsidRPr="00F17F1B" w:rsidRDefault="006D2FEA" w:rsidP="00892028">
      <w:pPr>
        <w:pStyle w:val="ListParagraph"/>
        <w:numPr>
          <w:ilvl w:val="0"/>
          <w:numId w:val="26"/>
        </w:numPr>
        <w:overflowPunct/>
        <w:autoSpaceDE/>
        <w:adjustRightInd/>
        <w:snapToGrid w:val="0"/>
        <w:spacing w:after="120"/>
        <w:ind w:firstLineChars="0"/>
        <w:textAlignment w:val="auto"/>
        <w:rPr>
          <w:color w:val="000000" w:themeColor="text1"/>
          <w:sz w:val="20"/>
          <w:szCs w:val="20"/>
          <w:highlight w:val="green"/>
        </w:rPr>
      </w:pPr>
      <w:r w:rsidRPr="00F17F1B">
        <w:rPr>
          <w:color w:val="000000" w:themeColor="text1"/>
          <w:sz w:val="20"/>
          <w:szCs w:val="20"/>
          <w:highlight w:val="green"/>
        </w:rPr>
        <w:t>Wait for other WGs input to further discuss detailed RRM requirements.</w:t>
      </w:r>
    </w:p>
    <w:p w14:paraId="4A2E34DF" w14:textId="77777777" w:rsidR="00F215D1" w:rsidRPr="00F17F1B" w:rsidRDefault="00F215D1" w:rsidP="006D2FEA">
      <w:pPr>
        <w:spacing w:after="120"/>
        <w:rPr>
          <w:rFonts w:eastAsia="SimSun"/>
          <w:color w:val="000000" w:themeColor="text1"/>
          <w:sz w:val="20"/>
          <w:szCs w:val="20"/>
        </w:rPr>
      </w:pPr>
    </w:p>
    <w:p w14:paraId="69AF2DDE" w14:textId="77777777" w:rsidR="00F215D1" w:rsidRPr="00F17F1B" w:rsidRDefault="00F215D1" w:rsidP="00A805E9">
      <w:pPr>
        <w:pStyle w:val="Heading4"/>
        <w:numPr>
          <w:ilvl w:val="0"/>
          <w:numId w:val="0"/>
        </w:numPr>
      </w:pPr>
      <w:r w:rsidRPr="00F17F1B">
        <w:t xml:space="preserve">Issue </w:t>
      </w:r>
      <w:r w:rsidRPr="00F17F1B">
        <w:rPr>
          <w:rFonts w:hint="eastAsia"/>
        </w:rPr>
        <w:t>1</w:t>
      </w:r>
      <w:r w:rsidRPr="00F17F1B">
        <w:t>-1-</w:t>
      </w:r>
      <w:r w:rsidRPr="00F17F1B">
        <w:rPr>
          <w:rFonts w:hint="eastAsia"/>
        </w:rPr>
        <w:t>2</w:t>
      </w:r>
      <w:r w:rsidRPr="00F17F1B">
        <w:t xml:space="preserve">: </w:t>
      </w:r>
      <w:r w:rsidRPr="00F17F1B">
        <w:rPr>
          <w:rFonts w:hint="eastAsia"/>
        </w:rPr>
        <w:t xml:space="preserve">The </w:t>
      </w:r>
      <w:r w:rsidRPr="00F17F1B">
        <w:t>applicable scenarios for conditional LTM</w:t>
      </w:r>
    </w:p>
    <w:p w14:paraId="30A298F8" w14:textId="7E2CE190" w:rsidR="00892028" w:rsidRPr="00F17F1B" w:rsidRDefault="00892028" w:rsidP="008E6D1B">
      <w:pPr>
        <w:snapToGrid w:val="0"/>
        <w:spacing w:after="120"/>
        <w:rPr>
          <w:color w:val="000000" w:themeColor="text1"/>
          <w:sz w:val="20"/>
          <w:szCs w:val="20"/>
          <w:highlight w:val="green"/>
          <w:u w:val="single"/>
        </w:rPr>
      </w:pPr>
      <w:r w:rsidRPr="00F17F1B">
        <w:rPr>
          <w:color w:val="000000" w:themeColor="text1"/>
          <w:sz w:val="20"/>
          <w:szCs w:val="20"/>
          <w:highlight w:val="green"/>
          <w:u w:val="single"/>
        </w:rPr>
        <w:t xml:space="preserve">Online </w:t>
      </w:r>
      <w:r w:rsidRPr="00F17F1B">
        <w:rPr>
          <w:rFonts w:hint="eastAsia"/>
          <w:color w:val="000000" w:themeColor="text1"/>
          <w:sz w:val="20"/>
          <w:szCs w:val="20"/>
          <w:highlight w:val="green"/>
          <w:u w:val="single"/>
        </w:rPr>
        <w:t>A</w:t>
      </w:r>
      <w:r w:rsidRPr="00F17F1B">
        <w:rPr>
          <w:color w:val="000000" w:themeColor="text1"/>
          <w:sz w:val="20"/>
          <w:szCs w:val="20"/>
          <w:highlight w:val="green"/>
          <w:u w:val="single"/>
        </w:rPr>
        <w:t>greement:</w:t>
      </w:r>
    </w:p>
    <w:p w14:paraId="68D33B55" w14:textId="77777777" w:rsidR="00892028" w:rsidRPr="00F17F1B" w:rsidRDefault="00892028" w:rsidP="008927AE">
      <w:pPr>
        <w:snapToGrid w:val="0"/>
        <w:ind w:left="284"/>
        <w:rPr>
          <w:color w:val="000000" w:themeColor="text1"/>
          <w:sz w:val="20"/>
          <w:szCs w:val="20"/>
          <w:highlight w:val="green"/>
        </w:rPr>
      </w:pPr>
      <w:r w:rsidRPr="00F17F1B">
        <w:rPr>
          <w:color w:val="000000" w:themeColor="text1"/>
          <w:sz w:val="20"/>
          <w:szCs w:val="20"/>
          <w:highlight w:val="green"/>
        </w:rPr>
        <w:t>Rel-19 CLTM requirements are applicable for NR SA scenarios defined in Rel-18 LTM</w:t>
      </w:r>
    </w:p>
    <w:p w14:paraId="0A981289" w14:textId="77777777" w:rsidR="00892028" w:rsidRPr="00F17F1B" w:rsidRDefault="00892028" w:rsidP="008927AE">
      <w:pPr>
        <w:pStyle w:val="ListParagraph"/>
        <w:numPr>
          <w:ilvl w:val="0"/>
          <w:numId w:val="163"/>
        </w:numPr>
        <w:snapToGrid w:val="0"/>
        <w:spacing w:after="120"/>
        <w:ind w:left="284" w:firstLineChars="0" w:firstLine="0"/>
        <w:textAlignment w:val="auto"/>
        <w:rPr>
          <w:color w:val="000000" w:themeColor="text1"/>
          <w:sz w:val="20"/>
          <w:szCs w:val="20"/>
          <w:highlight w:val="green"/>
        </w:rPr>
      </w:pPr>
      <w:r w:rsidRPr="00F17F1B">
        <w:rPr>
          <w:color w:val="000000" w:themeColor="text1"/>
          <w:sz w:val="20"/>
          <w:szCs w:val="20"/>
          <w:highlight w:val="green"/>
        </w:rPr>
        <w:t>PCell switch to a neighboring LTM candidate cell</w:t>
      </w:r>
    </w:p>
    <w:p w14:paraId="070BBF68" w14:textId="77777777" w:rsidR="00892028" w:rsidRPr="00F17F1B" w:rsidRDefault="00892028" w:rsidP="008927AE">
      <w:pPr>
        <w:pStyle w:val="ListParagraph"/>
        <w:numPr>
          <w:ilvl w:val="0"/>
          <w:numId w:val="164"/>
        </w:numPr>
        <w:snapToGrid w:val="0"/>
        <w:spacing w:after="120"/>
        <w:ind w:left="644" w:firstLineChars="0" w:firstLine="0"/>
        <w:textAlignment w:val="auto"/>
        <w:rPr>
          <w:color w:val="000000" w:themeColor="text1"/>
          <w:sz w:val="20"/>
          <w:szCs w:val="20"/>
          <w:highlight w:val="green"/>
        </w:rPr>
      </w:pPr>
      <w:r w:rsidRPr="00F17F1B">
        <w:rPr>
          <w:color w:val="000000" w:themeColor="text1"/>
          <w:sz w:val="20"/>
          <w:szCs w:val="20"/>
          <w:highlight w:val="green"/>
        </w:rPr>
        <w:t>FR1 cell to FR1 cell</w:t>
      </w:r>
    </w:p>
    <w:p w14:paraId="68BA9DA5" w14:textId="77777777" w:rsidR="00892028" w:rsidRPr="00F17F1B" w:rsidRDefault="00892028" w:rsidP="008927AE">
      <w:pPr>
        <w:pStyle w:val="ListParagraph"/>
        <w:numPr>
          <w:ilvl w:val="0"/>
          <w:numId w:val="164"/>
        </w:numPr>
        <w:snapToGrid w:val="0"/>
        <w:spacing w:after="120"/>
        <w:ind w:left="644" w:firstLineChars="0" w:firstLine="0"/>
        <w:textAlignment w:val="auto"/>
        <w:rPr>
          <w:color w:val="000000" w:themeColor="text1"/>
          <w:sz w:val="20"/>
          <w:szCs w:val="20"/>
          <w:highlight w:val="green"/>
        </w:rPr>
      </w:pPr>
      <w:r w:rsidRPr="00F17F1B">
        <w:rPr>
          <w:color w:val="000000" w:themeColor="text1"/>
          <w:sz w:val="20"/>
          <w:szCs w:val="20"/>
          <w:highlight w:val="green"/>
        </w:rPr>
        <w:t>FR1 cell to FR2 cell</w:t>
      </w:r>
    </w:p>
    <w:p w14:paraId="5A3EAADE" w14:textId="77777777" w:rsidR="00892028" w:rsidRPr="00F17F1B" w:rsidRDefault="00892028" w:rsidP="008927AE">
      <w:pPr>
        <w:pStyle w:val="ListParagraph"/>
        <w:numPr>
          <w:ilvl w:val="0"/>
          <w:numId w:val="164"/>
        </w:numPr>
        <w:snapToGrid w:val="0"/>
        <w:spacing w:after="120"/>
        <w:ind w:left="644" w:firstLineChars="0" w:firstLine="0"/>
        <w:textAlignment w:val="auto"/>
        <w:rPr>
          <w:color w:val="000000" w:themeColor="text1"/>
          <w:sz w:val="20"/>
          <w:szCs w:val="20"/>
          <w:highlight w:val="green"/>
        </w:rPr>
      </w:pPr>
      <w:r w:rsidRPr="00F17F1B">
        <w:rPr>
          <w:color w:val="000000" w:themeColor="text1"/>
          <w:sz w:val="20"/>
          <w:szCs w:val="20"/>
          <w:highlight w:val="green"/>
        </w:rPr>
        <w:t>FR2 cell to FR2 cell</w:t>
      </w:r>
    </w:p>
    <w:p w14:paraId="312DDE04" w14:textId="77777777" w:rsidR="00892028" w:rsidRPr="00F17F1B" w:rsidRDefault="00892028" w:rsidP="008927AE">
      <w:pPr>
        <w:pStyle w:val="ListParagraph"/>
        <w:numPr>
          <w:ilvl w:val="0"/>
          <w:numId w:val="164"/>
        </w:numPr>
        <w:snapToGrid w:val="0"/>
        <w:spacing w:after="120"/>
        <w:ind w:left="644" w:firstLineChars="0" w:firstLine="0"/>
        <w:textAlignment w:val="auto"/>
        <w:rPr>
          <w:color w:val="000000" w:themeColor="text1"/>
          <w:sz w:val="20"/>
          <w:szCs w:val="20"/>
          <w:highlight w:val="green"/>
        </w:rPr>
      </w:pPr>
      <w:r w:rsidRPr="00F17F1B">
        <w:rPr>
          <w:color w:val="000000" w:themeColor="text1"/>
          <w:sz w:val="20"/>
          <w:szCs w:val="20"/>
          <w:highlight w:val="green"/>
        </w:rPr>
        <w:t>FR2 cell to FR1 cell</w:t>
      </w:r>
    </w:p>
    <w:p w14:paraId="47AB1159" w14:textId="77777777" w:rsidR="00892028" w:rsidRPr="00F17F1B" w:rsidRDefault="00892028" w:rsidP="008927AE">
      <w:pPr>
        <w:pStyle w:val="ListParagraph"/>
        <w:numPr>
          <w:ilvl w:val="0"/>
          <w:numId w:val="163"/>
        </w:numPr>
        <w:snapToGrid w:val="0"/>
        <w:spacing w:after="120"/>
        <w:ind w:left="284" w:firstLineChars="0" w:firstLine="0"/>
        <w:textAlignment w:val="auto"/>
        <w:rPr>
          <w:color w:val="000000" w:themeColor="text1"/>
          <w:sz w:val="20"/>
          <w:szCs w:val="20"/>
          <w:highlight w:val="green"/>
        </w:rPr>
      </w:pPr>
      <w:r w:rsidRPr="00F17F1B">
        <w:rPr>
          <w:color w:val="000000" w:themeColor="text1"/>
          <w:sz w:val="20"/>
          <w:szCs w:val="20"/>
          <w:highlight w:val="green"/>
        </w:rPr>
        <w:t>PCell switch to an LTM candidate cell that is a serving SCell in MCG</w:t>
      </w:r>
    </w:p>
    <w:p w14:paraId="08C571A1" w14:textId="77777777" w:rsidR="00892028" w:rsidRPr="00F17F1B" w:rsidRDefault="00892028" w:rsidP="008927AE">
      <w:pPr>
        <w:pStyle w:val="ListParagraph"/>
        <w:numPr>
          <w:ilvl w:val="0"/>
          <w:numId w:val="164"/>
        </w:numPr>
        <w:snapToGrid w:val="0"/>
        <w:spacing w:after="120"/>
        <w:ind w:left="644" w:firstLineChars="0" w:firstLine="0"/>
        <w:textAlignment w:val="auto"/>
        <w:rPr>
          <w:color w:val="000000" w:themeColor="text1"/>
          <w:sz w:val="20"/>
          <w:szCs w:val="20"/>
          <w:highlight w:val="green"/>
        </w:rPr>
      </w:pPr>
      <w:r w:rsidRPr="00F17F1B">
        <w:rPr>
          <w:color w:val="000000" w:themeColor="text1"/>
          <w:sz w:val="20"/>
          <w:szCs w:val="20"/>
          <w:highlight w:val="green"/>
        </w:rPr>
        <w:t>FR1 cell to FR1 cell</w:t>
      </w:r>
    </w:p>
    <w:p w14:paraId="19A4EF5A" w14:textId="77777777" w:rsidR="00892028" w:rsidRPr="00F17F1B" w:rsidRDefault="00892028" w:rsidP="008927AE">
      <w:pPr>
        <w:pStyle w:val="ListParagraph"/>
        <w:numPr>
          <w:ilvl w:val="0"/>
          <w:numId w:val="164"/>
        </w:numPr>
        <w:snapToGrid w:val="0"/>
        <w:spacing w:after="120"/>
        <w:ind w:left="644" w:firstLineChars="0" w:firstLine="0"/>
        <w:textAlignment w:val="auto"/>
        <w:rPr>
          <w:color w:val="000000" w:themeColor="text1"/>
          <w:sz w:val="20"/>
          <w:szCs w:val="20"/>
          <w:highlight w:val="green"/>
        </w:rPr>
      </w:pPr>
      <w:r w:rsidRPr="00F17F1B">
        <w:rPr>
          <w:color w:val="000000" w:themeColor="text1"/>
          <w:sz w:val="20"/>
          <w:szCs w:val="20"/>
          <w:highlight w:val="green"/>
        </w:rPr>
        <w:t>FR2 cell to FR2 cell</w:t>
      </w:r>
    </w:p>
    <w:p w14:paraId="677F1C92" w14:textId="77777777" w:rsidR="00892028" w:rsidRPr="00F17F1B" w:rsidRDefault="00892028" w:rsidP="008927AE">
      <w:pPr>
        <w:snapToGrid w:val="0"/>
        <w:spacing w:after="120"/>
        <w:ind w:left="284"/>
        <w:rPr>
          <w:sz w:val="20"/>
          <w:szCs w:val="20"/>
        </w:rPr>
      </w:pPr>
      <w:r w:rsidRPr="00F17F1B">
        <w:rPr>
          <w:rFonts w:hint="eastAsia"/>
          <w:sz w:val="20"/>
          <w:szCs w:val="20"/>
          <w:highlight w:val="green"/>
        </w:rPr>
        <w:lastRenderedPageBreak/>
        <w:t>F</w:t>
      </w:r>
      <w:r w:rsidRPr="00F17F1B">
        <w:rPr>
          <w:sz w:val="20"/>
          <w:szCs w:val="20"/>
          <w:highlight w:val="green"/>
        </w:rPr>
        <w:t>urther discuss the DC case if it will be included in the WID based on further RAN plenary discussion.</w:t>
      </w:r>
    </w:p>
    <w:p w14:paraId="08FA1EE2" w14:textId="77777777" w:rsidR="00892028" w:rsidRPr="00F17F1B" w:rsidRDefault="00892028" w:rsidP="00892028">
      <w:pPr>
        <w:spacing w:after="120"/>
        <w:rPr>
          <w:rFonts w:eastAsia="SimSun"/>
          <w:color w:val="000000" w:themeColor="text1"/>
          <w:sz w:val="20"/>
          <w:szCs w:val="20"/>
          <w:lang w:val="en-US"/>
        </w:rPr>
      </w:pPr>
    </w:p>
    <w:p w14:paraId="37086C42" w14:textId="77777777" w:rsidR="00F215D1" w:rsidRPr="00F17F1B" w:rsidRDefault="00F215D1" w:rsidP="00F215D1">
      <w:pPr>
        <w:rPr>
          <w:rFonts w:eastAsiaTheme="minorEastAsia"/>
          <w:b/>
          <w:color w:val="000000" w:themeColor="text1"/>
          <w:sz w:val="20"/>
          <w:szCs w:val="20"/>
          <w:u w:val="single"/>
          <w:lang w:val="en-US"/>
        </w:rPr>
      </w:pPr>
    </w:p>
    <w:p w14:paraId="592DF039" w14:textId="77777777" w:rsidR="00F215D1" w:rsidRPr="00F17F1B" w:rsidRDefault="00F215D1" w:rsidP="00A805E9">
      <w:pPr>
        <w:pStyle w:val="Heading4"/>
        <w:numPr>
          <w:ilvl w:val="0"/>
          <w:numId w:val="0"/>
        </w:numPr>
      </w:pPr>
      <w:r w:rsidRPr="00F17F1B">
        <w:t xml:space="preserve">Issue </w:t>
      </w:r>
      <w:r w:rsidRPr="00F17F1B">
        <w:rPr>
          <w:rFonts w:hint="eastAsia"/>
        </w:rPr>
        <w:t>1</w:t>
      </w:r>
      <w:r w:rsidRPr="00F17F1B">
        <w:t>-1-</w:t>
      </w:r>
      <w:r w:rsidRPr="00F17F1B">
        <w:rPr>
          <w:rFonts w:hint="eastAsia"/>
        </w:rPr>
        <w:t>3</w:t>
      </w:r>
      <w:r w:rsidRPr="00F17F1B">
        <w:t>:</w:t>
      </w:r>
      <w:r w:rsidRPr="00F17F1B">
        <w:rPr>
          <w:rFonts w:hint="eastAsia"/>
        </w:rPr>
        <w:t xml:space="preserve"> M</w:t>
      </w:r>
      <w:r w:rsidRPr="00F17F1B">
        <w:t>easurement requirements</w:t>
      </w:r>
      <w:r w:rsidRPr="00F17F1B">
        <w:rPr>
          <w:rFonts w:hint="eastAsia"/>
        </w:rPr>
        <w:t xml:space="preserve"> on conditional LTM</w:t>
      </w:r>
    </w:p>
    <w:p w14:paraId="68BDBDFC" w14:textId="7E67EFA4" w:rsidR="00204F7A" w:rsidRPr="00F236A4" w:rsidRDefault="00204F7A" w:rsidP="00204F7A">
      <w:pPr>
        <w:snapToGrid w:val="0"/>
        <w:spacing w:after="120"/>
        <w:rPr>
          <w:rFonts w:eastAsia="DengXian"/>
          <w:sz w:val="20"/>
          <w:szCs w:val="20"/>
          <w:highlight w:val="green"/>
          <w:u w:val="single"/>
          <w:lang w:val="en-US"/>
        </w:rPr>
      </w:pPr>
      <w:r w:rsidRPr="00F236A4">
        <w:rPr>
          <w:rFonts w:eastAsia="DengXian"/>
          <w:sz w:val="20"/>
          <w:szCs w:val="20"/>
          <w:highlight w:val="green"/>
          <w:u w:val="single"/>
          <w:lang w:val="en-US"/>
        </w:rPr>
        <w:t xml:space="preserve">Online </w:t>
      </w:r>
      <w:r w:rsidRPr="00F236A4">
        <w:rPr>
          <w:rFonts w:eastAsia="DengXian" w:hint="eastAsia"/>
          <w:sz w:val="20"/>
          <w:szCs w:val="20"/>
          <w:highlight w:val="green"/>
          <w:u w:val="single"/>
          <w:lang w:val="en-US"/>
        </w:rPr>
        <w:t>A</w:t>
      </w:r>
      <w:r w:rsidRPr="00F236A4">
        <w:rPr>
          <w:rFonts w:eastAsia="DengXian"/>
          <w:sz w:val="20"/>
          <w:szCs w:val="20"/>
          <w:highlight w:val="green"/>
          <w:u w:val="single"/>
          <w:lang w:val="en-US"/>
        </w:rPr>
        <w:t>greement:</w:t>
      </w:r>
    </w:p>
    <w:p w14:paraId="522E4C61" w14:textId="77777777" w:rsidR="00204F7A" w:rsidRPr="00F17F1B" w:rsidRDefault="00204F7A" w:rsidP="00204F7A">
      <w:pPr>
        <w:snapToGrid w:val="0"/>
        <w:spacing w:after="120"/>
        <w:ind w:left="284"/>
        <w:rPr>
          <w:rFonts w:eastAsia="DengXian"/>
          <w:sz w:val="20"/>
          <w:szCs w:val="20"/>
          <w:highlight w:val="green"/>
          <w:lang w:val="en-US"/>
        </w:rPr>
      </w:pPr>
      <w:r w:rsidRPr="00F17F1B">
        <w:rPr>
          <w:color w:val="000000" w:themeColor="text1"/>
          <w:sz w:val="20"/>
          <w:szCs w:val="20"/>
          <w:highlight w:val="green"/>
        </w:rPr>
        <w:t>On whether L3 measurement based conditional LTM in FR1 can be supported</w:t>
      </w:r>
    </w:p>
    <w:p w14:paraId="55350B4A" w14:textId="77777777" w:rsidR="00204F7A" w:rsidRPr="00F17F1B" w:rsidRDefault="00204F7A" w:rsidP="00204F7A">
      <w:pPr>
        <w:pStyle w:val="ListParagraph"/>
        <w:numPr>
          <w:ilvl w:val="0"/>
          <w:numId w:val="191"/>
        </w:numPr>
        <w:overflowPunct/>
        <w:autoSpaceDE/>
        <w:autoSpaceDN/>
        <w:adjustRightInd/>
        <w:snapToGrid w:val="0"/>
        <w:spacing w:after="120"/>
        <w:ind w:left="704" w:firstLineChars="0"/>
        <w:textAlignment w:val="auto"/>
        <w:rPr>
          <w:rFonts w:eastAsia="DengXian"/>
          <w:sz w:val="20"/>
          <w:szCs w:val="20"/>
          <w:highlight w:val="green"/>
        </w:rPr>
      </w:pPr>
      <w:r w:rsidRPr="00F17F1B">
        <w:rPr>
          <w:rFonts w:eastAsia="DengXian"/>
          <w:sz w:val="20"/>
          <w:szCs w:val="20"/>
          <w:highlight w:val="green"/>
        </w:rPr>
        <w:t>RAN4 can further discuss this issue in FR1 and make recommendation to RAN2 if RAN4 consensus can be reached.</w:t>
      </w:r>
    </w:p>
    <w:p w14:paraId="6EFEFEDB" w14:textId="77777777" w:rsidR="00204F7A" w:rsidRPr="00F17F1B" w:rsidRDefault="00204F7A" w:rsidP="00204F7A">
      <w:pPr>
        <w:snapToGrid w:val="0"/>
        <w:ind w:left="284"/>
        <w:rPr>
          <w:rFonts w:eastAsia="DengXian"/>
          <w:sz w:val="20"/>
          <w:szCs w:val="20"/>
          <w:highlight w:val="green"/>
          <w:lang w:val="en-US"/>
        </w:rPr>
      </w:pPr>
      <w:r w:rsidRPr="00F17F1B">
        <w:rPr>
          <w:rFonts w:eastAsia="DengXian"/>
          <w:sz w:val="20"/>
          <w:szCs w:val="20"/>
          <w:highlight w:val="green"/>
          <w:lang w:val="en-US"/>
        </w:rPr>
        <w:t>As generic procedure for the objective led by RAN2,</w:t>
      </w:r>
      <w:r w:rsidRPr="00F17F1B">
        <w:rPr>
          <w:rFonts w:eastAsia="DengXian"/>
          <w:sz w:val="20"/>
          <w:szCs w:val="20"/>
          <w:highlight w:val="green"/>
        </w:rPr>
        <w:t xml:space="preserve"> if any conclusion will be made</w:t>
      </w:r>
      <w:r w:rsidRPr="00F17F1B">
        <w:rPr>
          <w:rFonts w:eastAsia="DengXian"/>
          <w:sz w:val="20"/>
          <w:szCs w:val="20"/>
          <w:highlight w:val="green"/>
          <w:lang w:val="en-US"/>
        </w:rPr>
        <w:t xml:space="preserve"> in RAN2</w:t>
      </w:r>
      <w:r w:rsidRPr="00F17F1B">
        <w:rPr>
          <w:rFonts w:eastAsia="DengXian"/>
          <w:sz w:val="20"/>
          <w:szCs w:val="20"/>
          <w:highlight w:val="green"/>
        </w:rPr>
        <w:t>, RAN4 will follow the RAN2</w:t>
      </w:r>
      <w:r w:rsidRPr="00F17F1B">
        <w:rPr>
          <w:rFonts w:eastAsia="DengXian"/>
          <w:sz w:val="20"/>
          <w:szCs w:val="20"/>
          <w:highlight w:val="green"/>
          <w:lang w:val="en-US"/>
        </w:rPr>
        <w:t xml:space="preserve"> </w:t>
      </w:r>
      <w:r w:rsidRPr="00F17F1B">
        <w:rPr>
          <w:rFonts w:eastAsia="DengXian" w:hint="eastAsia"/>
          <w:sz w:val="20"/>
          <w:szCs w:val="20"/>
          <w:highlight w:val="green"/>
        </w:rPr>
        <w:t>conc</w:t>
      </w:r>
      <w:r w:rsidRPr="00F17F1B">
        <w:rPr>
          <w:rFonts w:eastAsia="DengXian"/>
          <w:sz w:val="20"/>
          <w:szCs w:val="20"/>
          <w:highlight w:val="green"/>
        </w:rPr>
        <w:t>lusion u</w:t>
      </w:r>
      <w:r w:rsidRPr="00F17F1B">
        <w:rPr>
          <w:rFonts w:eastAsia="DengXian" w:hint="eastAsia"/>
          <w:sz w:val="20"/>
          <w:szCs w:val="20"/>
          <w:highlight w:val="green"/>
        </w:rPr>
        <w:t>n</w:t>
      </w:r>
      <w:r w:rsidRPr="00F17F1B">
        <w:rPr>
          <w:rFonts w:eastAsia="DengXian"/>
          <w:sz w:val="20"/>
          <w:szCs w:val="20"/>
          <w:highlight w:val="green"/>
        </w:rPr>
        <w:t>less any technical issue is identified</w:t>
      </w:r>
      <w:r w:rsidRPr="00F17F1B">
        <w:rPr>
          <w:rFonts w:eastAsia="DengXian"/>
          <w:sz w:val="20"/>
          <w:szCs w:val="20"/>
          <w:highlight w:val="green"/>
          <w:lang w:val="en-US"/>
        </w:rPr>
        <w:t>.</w:t>
      </w:r>
    </w:p>
    <w:p w14:paraId="08BA28D9" w14:textId="77777777" w:rsidR="00204F7A" w:rsidRPr="00F17F1B" w:rsidRDefault="00204F7A" w:rsidP="00F215D1">
      <w:pPr>
        <w:rPr>
          <w:rFonts w:eastAsiaTheme="minorEastAsia"/>
          <w:lang w:val="en-US"/>
        </w:rPr>
      </w:pPr>
    </w:p>
    <w:p w14:paraId="39BA2AE0" w14:textId="77777777" w:rsidR="00F215D1" w:rsidRPr="00F17F1B" w:rsidRDefault="00F215D1" w:rsidP="00A805E9">
      <w:pPr>
        <w:pStyle w:val="Heading4"/>
        <w:numPr>
          <w:ilvl w:val="0"/>
          <w:numId w:val="0"/>
        </w:numPr>
      </w:pPr>
      <w:r w:rsidRPr="00F17F1B">
        <w:t xml:space="preserve">Issue </w:t>
      </w:r>
      <w:r w:rsidRPr="00F17F1B">
        <w:rPr>
          <w:rFonts w:hint="eastAsia"/>
        </w:rPr>
        <w:t>1</w:t>
      </w:r>
      <w:r w:rsidRPr="00F17F1B">
        <w:t>-1-</w:t>
      </w:r>
      <w:r w:rsidRPr="00F17F1B">
        <w:rPr>
          <w:rFonts w:hint="eastAsia"/>
        </w:rPr>
        <w:t>4</w:t>
      </w:r>
      <w:r w:rsidRPr="00F17F1B">
        <w:t>:</w:t>
      </w:r>
      <w:r w:rsidRPr="00F17F1B">
        <w:rPr>
          <w:rFonts w:hint="eastAsia"/>
        </w:rPr>
        <w:t xml:space="preserve"> S</w:t>
      </w:r>
      <w:r w:rsidRPr="00F17F1B">
        <w:t>ubsequent conditional LTM</w:t>
      </w:r>
    </w:p>
    <w:p w14:paraId="360BA3C6" w14:textId="77777777" w:rsidR="00F215D1" w:rsidRPr="00F17F1B" w:rsidRDefault="00F215D1" w:rsidP="00F215D1">
      <w:pPr>
        <w:pStyle w:val="ListParagraph"/>
        <w:numPr>
          <w:ilvl w:val="0"/>
          <w:numId w:val="26"/>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7796B8F2" w14:textId="77777777" w:rsidR="00F215D1" w:rsidRPr="00F17F1B" w:rsidRDefault="00F215D1" w:rsidP="00F215D1">
      <w:pPr>
        <w:pStyle w:val="ListParagraph"/>
        <w:numPr>
          <w:ilvl w:val="1"/>
          <w:numId w:val="26"/>
        </w:numPr>
        <w:spacing w:after="120"/>
        <w:ind w:firstLineChars="0"/>
        <w:rPr>
          <w:rFonts w:eastAsia="SimSun"/>
          <w:color w:val="000000" w:themeColor="text1"/>
          <w:sz w:val="20"/>
          <w:szCs w:val="20"/>
          <w:lang w:val="en-US"/>
        </w:rPr>
      </w:pPr>
      <w:r w:rsidRPr="00F17F1B">
        <w:rPr>
          <w:rFonts w:eastAsia="SimSun"/>
          <w:color w:val="000000" w:themeColor="text1"/>
          <w:sz w:val="20"/>
          <w:szCs w:val="20"/>
          <w:lang w:val="en-US"/>
        </w:rPr>
        <w:t>Option 1: RAN4 to define delay requirements for conditional LTM and subsequent conditional LTM</w:t>
      </w:r>
      <w:r w:rsidRPr="00F17F1B">
        <w:rPr>
          <w:rFonts w:eastAsia="SimSun" w:hint="eastAsia"/>
          <w:color w:val="000000" w:themeColor="text1"/>
          <w:sz w:val="20"/>
          <w:szCs w:val="20"/>
          <w:lang w:val="en-US"/>
        </w:rPr>
        <w:t>. (vivo, Nokia, ZTE, CATT)</w:t>
      </w:r>
    </w:p>
    <w:p w14:paraId="6C4209D5" w14:textId="77777777" w:rsidR="00F215D1" w:rsidRPr="00F17F1B" w:rsidRDefault="00F215D1" w:rsidP="00F215D1">
      <w:pPr>
        <w:pStyle w:val="ListParagraph"/>
        <w:numPr>
          <w:ilvl w:val="2"/>
          <w:numId w:val="26"/>
        </w:numPr>
        <w:spacing w:after="120"/>
        <w:ind w:firstLineChars="0"/>
        <w:rPr>
          <w:rFonts w:eastAsia="SimSun"/>
          <w:color w:val="000000" w:themeColor="text1"/>
          <w:sz w:val="20"/>
          <w:szCs w:val="20"/>
          <w:lang w:val="en-US"/>
        </w:rPr>
      </w:pPr>
      <w:r w:rsidRPr="00F17F1B">
        <w:rPr>
          <w:rFonts w:eastAsia="SimSun" w:hint="eastAsia"/>
          <w:color w:val="000000" w:themeColor="text1"/>
          <w:sz w:val="20"/>
          <w:szCs w:val="20"/>
          <w:lang w:val="en-US"/>
        </w:rPr>
        <w:t xml:space="preserve">Option 1a: </w:t>
      </w:r>
      <w:r w:rsidRPr="00F17F1B">
        <w:rPr>
          <w:rFonts w:eastAsia="SimSun"/>
          <w:color w:val="000000" w:themeColor="text1"/>
          <w:sz w:val="20"/>
          <w:szCs w:val="20"/>
          <w:lang w:val="en-US"/>
        </w:rPr>
        <w:t>FFS whether there is any difference in the delay for initial and subsequent CLTM cell switch.</w:t>
      </w:r>
      <w:r w:rsidRPr="00F17F1B">
        <w:rPr>
          <w:rFonts w:eastAsia="SimSun" w:hint="eastAsia"/>
          <w:color w:val="000000" w:themeColor="text1"/>
          <w:sz w:val="20"/>
          <w:szCs w:val="20"/>
          <w:lang w:val="en-US"/>
        </w:rPr>
        <w:t xml:space="preserve"> (</w:t>
      </w:r>
      <w:r w:rsidRPr="00F17F1B">
        <w:rPr>
          <w:rFonts w:eastAsia="SimSun"/>
          <w:color w:val="000000" w:themeColor="text1"/>
          <w:sz w:val="20"/>
          <w:szCs w:val="20"/>
          <w:lang w:val="en-US"/>
        </w:rPr>
        <w:t>Nokia)</w:t>
      </w:r>
    </w:p>
    <w:p w14:paraId="3C801C34" w14:textId="77777777" w:rsidR="00F215D1" w:rsidRPr="00F17F1B" w:rsidRDefault="00F215D1" w:rsidP="00F215D1">
      <w:pPr>
        <w:pStyle w:val="ListParagraph"/>
        <w:numPr>
          <w:ilvl w:val="2"/>
          <w:numId w:val="26"/>
        </w:numPr>
        <w:spacing w:after="120"/>
        <w:ind w:firstLineChars="0"/>
        <w:rPr>
          <w:rFonts w:eastAsia="SimSun"/>
          <w:color w:val="000000" w:themeColor="text1"/>
          <w:sz w:val="20"/>
          <w:szCs w:val="20"/>
          <w:lang w:val="en-US"/>
        </w:rPr>
      </w:pPr>
      <w:r w:rsidRPr="00F17F1B">
        <w:rPr>
          <w:rFonts w:eastAsia="SimSun"/>
          <w:color w:val="000000" w:themeColor="text1"/>
          <w:sz w:val="20"/>
          <w:szCs w:val="20"/>
          <w:lang w:val="en-US"/>
        </w:rPr>
        <w:t xml:space="preserve">Option </w:t>
      </w:r>
      <w:r w:rsidRPr="00F17F1B">
        <w:rPr>
          <w:rFonts w:eastAsia="SimSun" w:hint="eastAsia"/>
          <w:color w:val="000000" w:themeColor="text1"/>
          <w:sz w:val="20"/>
          <w:szCs w:val="20"/>
          <w:lang w:val="en-US"/>
        </w:rPr>
        <w:t>1b</w:t>
      </w:r>
      <w:r w:rsidRPr="00F17F1B">
        <w:rPr>
          <w:rFonts w:eastAsia="SimSun"/>
          <w:color w:val="000000" w:themeColor="text1"/>
          <w:sz w:val="20"/>
          <w:szCs w:val="20"/>
          <w:lang w:val="en-US"/>
        </w:rPr>
        <w:t>:</w:t>
      </w:r>
      <w:r w:rsidRPr="00F17F1B">
        <w:rPr>
          <w:rFonts w:eastAsia="SimSun" w:hint="eastAsia"/>
          <w:color w:val="000000" w:themeColor="text1"/>
          <w:sz w:val="20"/>
          <w:szCs w:val="20"/>
          <w:lang w:val="en-US"/>
        </w:rPr>
        <w:t xml:space="preserve"> </w:t>
      </w:r>
      <w:r w:rsidRPr="00F17F1B">
        <w:rPr>
          <w:rFonts w:eastAsia="SimSun"/>
          <w:color w:val="000000" w:themeColor="text1"/>
          <w:sz w:val="20"/>
          <w:szCs w:val="20"/>
          <w:lang w:val="en-US"/>
        </w:rPr>
        <w:t>RAN4 should further clarify the scenario for conditional LTM including subsequent LTM</w:t>
      </w:r>
      <w:r w:rsidRPr="00F17F1B">
        <w:rPr>
          <w:rFonts w:eastAsia="SimSun" w:hint="eastAsia"/>
          <w:color w:val="000000" w:themeColor="text1"/>
          <w:sz w:val="20"/>
          <w:szCs w:val="20"/>
          <w:lang w:val="en-US"/>
        </w:rPr>
        <w:t>. (CATT)</w:t>
      </w:r>
      <w:r w:rsidRPr="00F17F1B">
        <w:rPr>
          <w:rFonts w:eastAsia="SimSun"/>
          <w:color w:val="000000" w:themeColor="text1"/>
          <w:sz w:val="20"/>
          <w:szCs w:val="20"/>
          <w:lang w:val="en-US"/>
        </w:rPr>
        <w:t xml:space="preserve"> </w:t>
      </w:r>
    </w:p>
    <w:p w14:paraId="19C6B90E" w14:textId="77777777" w:rsidR="00F215D1" w:rsidRPr="00F17F1B" w:rsidRDefault="00F215D1" w:rsidP="00F215D1">
      <w:pPr>
        <w:pStyle w:val="ListParagraph"/>
        <w:numPr>
          <w:ilvl w:val="1"/>
          <w:numId w:val="26"/>
        </w:numPr>
        <w:spacing w:after="120"/>
        <w:ind w:firstLineChars="0"/>
        <w:rPr>
          <w:rFonts w:eastAsia="SimSun"/>
          <w:color w:val="000000" w:themeColor="text1"/>
          <w:sz w:val="20"/>
          <w:szCs w:val="20"/>
          <w:lang w:val="en-US"/>
        </w:rPr>
      </w:pPr>
      <w:r w:rsidRPr="00F17F1B">
        <w:rPr>
          <w:rFonts w:eastAsia="SimSun"/>
          <w:color w:val="000000" w:themeColor="text1"/>
          <w:sz w:val="20"/>
          <w:szCs w:val="20"/>
          <w:lang w:val="en-US"/>
        </w:rPr>
        <w:t xml:space="preserve">Option </w:t>
      </w:r>
      <w:r w:rsidRPr="00F17F1B">
        <w:rPr>
          <w:rFonts w:eastAsia="SimSun" w:hint="eastAsia"/>
          <w:color w:val="000000" w:themeColor="text1"/>
          <w:sz w:val="20"/>
          <w:szCs w:val="20"/>
          <w:lang w:val="en-US"/>
        </w:rPr>
        <w:t>2</w:t>
      </w:r>
      <w:r w:rsidRPr="00F17F1B">
        <w:rPr>
          <w:rFonts w:eastAsia="SimSun"/>
          <w:color w:val="000000" w:themeColor="text1"/>
          <w:sz w:val="20"/>
          <w:szCs w:val="20"/>
          <w:lang w:val="en-US"/>
        </w:rPr>
        <w:t>:</w:t>
      </w:r>
      <w:r w:rsidRPr="00F17F1B">
        <w:rPr>
          <w:lang w:val="en-US"/>
        </w:rPr>
        <w:t xml:space="preserve"> </w:t>
      </w:r>
      <w:r w:rsidRPr="00F17F1B">
        <w:rPr>
          <w:rFonts w:eastAsia="SimSun"/>
          <w:color w:val="000000" w:themeColor="text1"/>
          <w:sz w:val="20"/>
          <w:szCs w:val="20"/>
          <w:lang w:val="en-US"/>
        </w:rPr>
        <w:t>The starting point of the subsequent conditional LTM cell switch delay is the time UE transmits RRC Reconfigurationcomplete message for the previous PCell. (</w:t>
      </w:r>
      <w:r w:rsidRPr="00F17F1B">
        <w:rPr>
          <w:rFonts w:eastAsia="SimSun" w:hint="eastAsia"/>
          <w:color w:val="000000" w:themeColor="text1"/>
          <w:sz w:val="20"/>
          <w:szCs w:val="20"/>
          <w:lang w:val="en-US"/>
        </w:rPr>
        <w:t>HW</w:t>
      </w:r>
      <w:r w:rsidRPr="00F17F1B">
        <w:rPr>
          <w:rFonts w:eastAsia="SimSun"/>
          <w:color w:val="000000" w:themeColor="text1"/>
          <w:sz w:val="20"/>
          <w:szCs w:val="20"/>
          <w:lang w:val="en-US"/>
        </w:rPr>
        <w:t>)</w:t>
      </w:r>
    </w:p>
    <w:p w14:paraId="77B61078" w14:textId="77777777" w:rsidR="00F215D1" w:rsidRPr="00F17F1B" w:rsidRDefault="00F215D1" w:rsidP="00F215D1">
      <w:pPr>
        <w:pStyle w:val="ListParagraph"/>
        <w:numPr>
          <w:ilvl w:val="1"/>
          <w:numId w:val="26"/>
        </w:numPr>
        <w:spacing w:after="120"/>
        <w:ind w:firstLineChars="0"/>
        <w:rPr>
          <w:rFonts w:eastAsia="SimSun"/>
          <w:color w:val="000000" w:themeColor="text1"/>
          <w:sz w:val="20"/>
          <w:szCs w:val="20"/>
          <w:lang w:val="en-US"/>
        </w:rPr>
      </w:pPr>
      <w:r w:rsidRPr="00F17F1B">
        <w:rPr>
          <w:rFonts w:eastAsia="SimSun"/>
          <w:color w:val="000000" w:themeColor="text1"/>
          <w:sz w:val="20"/>
          <w:szCs w:val="20"/>
          <w:lang w:val="en-US"/>
        </w:rPr>
        <w:t xml:space="preserve">Option </w:t>
      </w:r>
      <w:r w:rsidRPr="00F17F1B">
        <w:rPr>
          <w:rFonts w:eastAsia="SimSun" w:hint="eastAsia"/>
          <w:color w:val="000000" w:themeColor="text1"/>
          <w:sz w:val="20"/>
          <w:szCs w:val="20"/>
          <w:lang w:val="en-US"/>
        </w:rPr>
        <w:t>3</w:t>
      </w:r>
      <w:r w:rsidRPr="00F17F1B">
        <w:rPr>
          <w:rFonts w:eastAsia="SimSun"/>
          <w:color w:val="000000" w:themeColor="text1"/>
          <w:sz w:val="20"/>
          <w:szCs w:val="20"/>
          <w:lang w:val="en-US"/>
        </w:rPr>
        <w:t>:</w:t>
      </w:r>
      <w:r w:rsidRPr="00F17F1B">
        <w:rPr>
          <w:lang w:val="en-US"/>
        </w:rPr>
        <w:t xml:space="preserve"> </w:t>
      </w:r>
      <w:r w:rsidRPr="00F17F1B">
        <w:rPr>
          <w:rFonts w:eastAsia="SimSun"/>
          <w:color w:val="000000" w:themeColor="text1"/>
          <w:sz w:val="20"/>
          <w:szCs w:val="20"/>
          <w:lang w:val="en-US"/>
        </w:rPr>
        <w:t>Apart from the starting point, the subsequent conditional LTM cell switch delay can be discussed based on the conclusion of conditional LTM delay.(HW)</w:t>
      </w:r>
    </w:p>
    <w:p w14:paraId="1EA2C940" w14:textId="77777777" w:rsidR="00F215D1" w:rsidRPr="00F17F1B" w:rsidRDefault="00F215D1" w:rsidP="00F215D1">
      <w:pPr>
        <w:pStyle w:val="ListParagraph"/>
        <w:numPr>
          <w:ilvl w:val="0"/>
          <w:numId w:val="26"/>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660F6740" w14:textId="77777777" w:rsidR="00F215D1" w:rsidRPr="00F17F1B" w:rsidRDefault="00F215D1" w:rsidP="00F215D1">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Discussion is needed.</w:t>
      </w:r>
    </w:p>
    <w:p w14:paraId="77F8FBA1" w14:textId="0534D612" w:rsidR="00F215D1" w:rsidRDefault="000777CD" w:rsidP="00F215D1">
      <w:pPr>
        <w:rPr>
          <w:rFonts w:eastAsiaTheme="minorEastAsia"/>
          <w:sz w:val="20"/>
          <w:szCs w:val="20"/>
          <w:lang w:val="en-US"/>
        </w:rPr>
      </w:pPr>
      <w:r>
        <w:rPr>
          <w:rFonts w:eastAsiaTheme="minorEastAsia"/>
          <w:sz w:val="20"/>
          <w:szCs w:val="20"/>
          <w:lang w:val="en-US"/>
        </w:rPr>
        <w:t>CMCC: whether we need to define one set of requirements covering both CLTM and subsequent CLTM, or separate requirements?</w:t>
      </w:r>
    </w:p>
    <w:p w14:paraId="73E471D8" w14:textId="5BBA0A15" w:rsidR="00620D1C" w:rsidRDefault="00620D1C" w:rsidP="00F215D1">
      <w:pPr>
        <w:rPr>
          <w:rFonts w:eastAsiaTheme="minorEastAsia"/>
          <w:sz w:val="20"/>
          <w:szCs w:val="20"/>
          <w:lang w:val="en-US"/>
        </w:rPr>
      </w:pPr>
      <w:r>
        <w:rPr>
          <w:rFonts w:eastAsiaTheme="minorEastAsia"/>
          <w:sz w:val="20"/>
          <w:szCs w:val="20"/>
          <w:lang w:val="en-US"/>
        </w:rPr>
        <w:t>Nokia: it is a bit early to conclude this.</w:t>
      </w:r>
    </w:p>
    <w:p w14:paraId="609184C5" w14:textId="77777777" w:rsidR="000777CD" w:rsidRPr="00E3343F" w:rsidRDefault="000777CD" w:rsidP="00F215D1">
      <w:pPr>
        <w:rPr>
          <w:rFonts w:eastAsiaTheme="minorEastAsia"/>
          <w:sz w:val="20"/>
          <w:szCs w:val="20"/>
          <w:lang w:val="en-US"/>
        </w:rPr>
      </w:pPr>
    </w:p>
    <w:p w14:paraId="36F833CF" w14:textId="77777777" w:rsidR="00270EE5" w:rsidRDefault="00270EE5" w:rsidP="00F215D1">
      <w:pPr>
        <w:pStyle w:val="ListParagraph"/>
        <w:numPr>
          <w:ilvl w:val="0"/>
          <w:numId w:val="158"/>
        </w:numPr>
        <w:ind w:firstLineChars="0"/>
        <w:rPr>
          <w:bCs/>
          <w:color w:val="000000" w:themeColor="text1"/>
          <w:sz w:val="20"/>
          <w:szCs w:val="20"/>
          <w:highlight w:val="yellow"/>
          <w:lang w:val="en-US" w:eastAsia="ko-KR"/>
        </w:rPr>
      </w:pPr>
      <w:r w:rsidRPr="00226AF5">
        <w:rPr>
          <w:bCs/>
          <w:color w:val="000000" w:themeColor="text1"/>
          <w:sz w:val="20"/>
          <w:szCs w:val="20"/>
          <w:highlight w:val="yellow"/>
          <w:lang w:val="en-US"/>
        </w:rPr>
        <w:t>A</w:t>
      </w:r>
      <w:r w:rsidRPr="00226AF5">
        <w:rPr>
          <w:rFonts w:hint="eastAsia"/>
          <w:bCs/>
          <w:color w:val="000000" w:themeColor="text1"/>
          <w:sz w:val="20"/>
          <w:szCs w:val="20"/>
          <w:highlight w:val="yellow"/>
          <w:lang w:val="en-US"/>
        </w:rPr>
        <w:t>d</w:t>
      </w:r>
      <w:r w:rsidRPr="00226AF5">
        <w:rPr>
          <w:bCs/>
          <w:color w:val="000000" w:themeColor="text1"/>
          <w:sz w:val="20"/>
          <w:szCs w:val="20"/>
          <w:highlight w:val="yellow"/>
          <w:lang w:val="en-US"/>
        </w:rPr>
        <w:t xml:space="preserve">-hoc </w:t>
      </w:r>
      <w:r w:rsidRPr="00226AF5">
        <w:rPr>
          <w:bCs/>
          <w:color w:val="000000" w:themeColor="text1"/>
          <w:sz w:val="20"/>
          <w:szCs w:val="20"/>
          <w:highlight w:val="yellow"/>
          <w:lang w:val="en-US" w:eastAsia="ko-KR"/>
        </w:rPr>
        <w:t xml:space="preserve">Agreement: </w:t>
      </w:r>
    </w:p>
    <w:p w14:paraId="5874CC08" w14:textId="21F45F49" w:rsidR="00E3343F" w:rsidRPr="00270EE5" w:rsidRDefault="00E3343F" w:rsidP="00270EE5">
      <w:pPr>
        <w:pStyle w:val="ListParagraph"/>
        <w:numPr>
          <w:ilvl w:val="1"/>
          <w:numId w:val="158"/>
        </w:numPr>
        <w:ind w:firstLineChars="0"/>
        <w:rPr>
          <w:bCs/>
          <w:color w:val="000000" w:themeColor="text1"/>
          <w:sz w:val="20"/>
          <w:szCs w:val="20"/>
          <w:highlight w:val="yellow"/>
          <w:lang w:val="en-US" w:eastAsia="ko-KR"/>
        </w:rPr>
      </w:pPr>
      <w:r w:rsidRPr="00270EE5">
        <w:rPr>
          <w:rFonts w:eastAsia="SimSun"/>
          <w:color w:val="000000" w:themeColor="text1"/>
          <w:sz w:val="20"/>
          <w:szCs w:val="20"/>
          <w:highlight w:val="yellow"/>
          <w:lang w:val="en-US"/>
        </w:rPr>
        <w:t>RAN4 to define delay requirements for conditional LTM and subsequent conditional LTM.</w:t>
      </w:r>
    </w:p>
    <w:p w14:paraId="4FD4E321" w14:textId="77777777" w:rsidR="00E3343F" w:rsidRPr="00F17F1B" w:rsidRDefault="00E3343F" w:rsidP="00F215D1">
      <w:pPr>
        <w:rPr>
          <w:rFonts w:eastAsiaTheme="minorEastAsia"/>
          <w:lang w:val="en-US"/>
        </w:rPr>
      </w:pPr>
    </w:p>
    <w:p w14:paraId="25DA5995" w14:textId="77777777" w:rsidR="00F215D1" w:rsidRPr="00A805E9" w:rsidRDefault="00F215D1" w:rsidP="00A805E9">
      <w:pPr>
        <w:pStyle w:val="Heading4"/>
        <w:numPr>
          <w:ilvl w:val="0"/>
          <w:numId w:val="0"/>
        </w:numPr>
        <w:rPr>
          <w:strike/>
        </w:rPr>
      </w:pPr>
      <w:r w:rsidRPr="00A805E9">
        <w:rPr>
          <w:strike/>
        </w:rPr>
        <w:t xml:space="preserve">Issue </w:t>
      </w:r>
      <w:r w:rsidRPr="00A805E9">
        <w:rPr>
          <w:rFonts w:hint="eastAsia"/>
          <w:strike/>
        </w:rPr>
        <w:t>1</w:t>
      </w:r>
      <w:r w:rsidRPr="00A805E9">
        <w:rPr>
          <w:strike/>
        </w:rPr>
        <w:t>-1-</w:t>
      </w:r>
      <w:r w:rsidRPr="00A805E9">
        <w:rPr>
          <w:rFonts w:hint="eastAsia"/>
          <w:strike/>
        </w:rPr>
        <w:t>5</w:t>
      </w:r>
      <w:r w:rsidRPr="00A805E9">
        <w:rPr>
          <w:strike/>
        </w:rPr>
        <w:t>:</w:t>
      </w:r>
      <w:r w:rsidRPr="00A805E9">
        <w:rPr>
          <w:rFonts w:hint="eastAsia"/>
          <w:strike/>
        </w:rPr>
        <w:t xml:space="preserve"> The </w:t>
      </w:r>
      <w:r w:rsidRPr="00A805E9">
        <w:rPr>
          <w:strike/>
        </w:rPr>
        <w:t>specification structure</w:t>
      </w:r>
      <w:r w:rsidRPr="00A805E9">
        <w:rPr>
          <w:rFonts w:hint="eastAsia"/>
          <w:strike/>
        </w:rPr>
        <w:t xml:space="preserve"> of </w:t>
      </w:r>
      <w:r w:rsidRPr="00A805E9">
        <w:rPr>
          <w:strike/>
        </w:rPr>
        <w:t>the requirements for conditional LTM</w:t>
      </w:r>
    </w:p>
    <w:p w14:paraId="44AB79FA" w14:textId="77777777" w:rsidR="00F215D1" w:rsidRPr="00A805E9"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A805E9">
        <w:rPr>
          <w:rFonts w:eastAsia="SimSun"/>
          <w:strike/>
          <w:color w:val="000000" w:themeColor="text1"/>
          <w:sz w:val="20"/>
          <w:szCs w:val="20"/>
          <w:u w:val="single"/>
          <w:lang w:val="en-US"/>
        </w:rPr>
        <w:t>Candidate solutions:</w:t>
      </w:r>
    </w:p>
    <w:p w14:paraId="0173454A" w14:textId="77777777" w:rsidR="00F215D1" w:rsidRPr="00A805E9"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A805E9">
        <w:rPr>
          <w:rFonts w:eastAsia="SimSun"/>
          <w:strike/>
          <w:color w:val="000000" w:themeColor="text1"/>
          <w:sz w:val="20"/>
          <w:szCs w:val="20"/>
          <w:lang w:val="en-US"/>
        </w:rPr>
        <w:t>Option 1: For specification structure, the requirements for conditional LTM can be defined in the clauses of Rel-18 LTM. (</w:t>
      </w:r>
      <w:r w:rsidRPr="00A805E9">
        <w:rPr>
          <w:rFonts w:eastAsia="SimSun" w:hint="eastAsia"/>
          <w:strike/>
          <w:color w:val="000000" w:themeColor="text1"/>
          <w:sz w:val="20"/>
          <w:szCs w:val="20"/>
          <w:lang w:val="en-US"/>
        </w:rPr>
        <w:t>CATT</w:t>
      </w:r>
      <w:r w:rsidRPr="00A805E9">
        <w:rPr>
          <w:rFonts w:eastAsia="SimSun"/>
          <w:strike/>
          <w:color w:val="000000" w:themeColor="text1"/>
          <w:sz w:val="20"/>
          <w:szCs w:val="20"/>
          <w:lang w:val="en-US"/>
        </w:rPr>
        <w:t>)</w:t>
      </w:r>
    </w:p>
    <w:p w14:paraId="3E35D6B7" w14:textId="77777777" w:rsidR="00F215D1" w:rsidRPr="00A805E9"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A805E9">
        <w:rPr>
          <w:rFonts w:eastAsia="SimSun"/>
          <w:strike/>
          <w:color w:val="000000" w:themeColor="text1"/>
          <w:sz w:val="20"/>
          <w:szCs w:val="20"/>
          <w:u w:val="single"/>
          <w:lang w:val="en-US"/>
        </w:rPr>
        <w:t>Recommended WF</w:t>
      </w:r>
    </w:p>
    <w:p w14:paraId="327AF21D" w14:textId="77777777" w:rsidR="00F215D1" w:rsidRPr="00A805E9"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A805E9">
        <w:rPr>
          <w:rFonts w:eastAsia="SimSun"/>
          <w:strike/>
          <w:color w:val="000000" w:themeColor="text1"/>
          <w:sz w:val="20"/>
          <w:szCs w:val="20"/>
          <w:lang w:val="en-US"/>
        </w:rPr>
        <w:t>Discussion is needed.</w:t>
      </w:r>
    </w:p>
    <w:p w14:paraId="31A71A5A" w14:textId="77777777" w:rsidR="00F215D1" w:rsidRPr="00A805E9" w:rsidRDefault="00F215D1" w:rsidP="00F215D1">
      <w:pPr>
        <w:spacing w:after="120"/>
        <w:rPr>
          <w:rFonts w:eastAsia="SimSun"/>
          <w:strike/>
          <w:color w:val="000000" w:themeColor="text1"/>
          <w:sz w:val="20"/>
          <w:szCs w:val="20"/>
          <w:lang w:val="en-US"/>
        </w:rPr>
      </w:pPr>
    </w:p>
    <w:p w14:paraId="72AAC409" w14:textId="77777777" w:rsidR="00F215D1" w:rsidRPr="00A805E9" w:rsidRDefault="00F215D1" w:rsidP="00A805E9">
      <w:pPr>
        <w:pStyle w:val="Heading2"/>
      </w:pPr>
      <w:r w:rsidRPr="00A805E9">
        <w:rPr>
          <w:rFonts w:hint="eastAsia"/>
        </w:rPr>
        <w:t>Conditional LTM delay</w:t>
      </w:r>
    </w:p>
    <w:p w14:paraId="1C2F8934" w14:textId="77777777" w:rsidR="00F215D1" w:rsidRPr="009B2B0E" w:rsidRDefault="00F215D1" w:rsidP="00A805E9">
      <w:pPr>
        <w:pStyle w:val="Heading4"/>
        <w:numPr>
          <w:ilvl w:val="0"/>
          <w:numId w:val="0"/>
        </w:numPr>
        <w:rPr>
          <w:strike/>
        </w:rPr>
      </w:pPr>
      <w:r w:rsidRPr="009B2B0E">
        <w:rPr>
          <w:strike/>
        </w:rPr>
        <w:t xml:space="preserve">Issue </w:t>
      </w:r>
      <w:r w:rsidRPr="009B2B0E">
        <w:rPr>
          <w:rFonts w:hint="eastAsia"/>
          <w:strike/>
        </w:rPr>
        <w:t>1</w:t>
      </w:r>
      <w:r w:rsidRPr="009B2B0E">
        <w:rPr>
          <w:strike/>
        </w:rPr>
        <w:t>-</w:t>
      </w:r>
      <w:r w:rsidRPr="009B2B0E">
        <w:rPr>
          <w:rFonts w:hint="eastAsia"/>
          <w:strike/>
        </w:rPr>
        <w:t>2</w:t>
      </w:r>
      <w:r w:rsidRPr="009B2B0E">
        <w:rPr>
          <w:strike/>
        </w:rPr>
        <w:t xml:space="preserve">-1: </w:t>
      </w:r>
      <w:r w:rsidRPr="009B2B0E">
        <w:rPr>
          <w:rFonts w:hint="eastAsia"/>
          <w:strike/>
        </w:rPr>
        <w:t>General aspects on C</w:t>
      </w:r>
      <w:r w:rsidRPr="009B2B0E">
        <w:rPr>
          <w:strike/>
        </w:rPr>
        <w:t>onditional LTM delay</w:t>
      </w:r>
    </w:p>
    <w:p w14:paraId="66AF5400" w14:textId="77777777" w:rsidR="00F215D1" w:rsidRPr="009B2B0E"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9B2B0E">
        <w:rPr>
          <w:rFonts w:eastAsia="SimSun"/>
          <w:strike/>
          <w:color w:val="000000" w:themeColor="text1"/>
          <w:sz w:val="20"/>
          <w:szCs w:val="20"/>
          <w:u w:val="single"/>
          <w:lang w:val="en-US"/>
        </w:rPr>
        <w:t>Candidate solutions:</w:t>
      </w:r>
    </w:p>
    <w:p w14:paraId="6F36621B"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Option 1: CHO requirements framework can be used as baseline. (</w:t>
      </w:r>
      <w:r w:rsidRPr="009B2B0E">
        <w:rPr>
          <w:rFonts w:eastAsia="SimSun" w:hint="eastAsia"/>
          <w:strike/>
          <w:color w:val="000000" w:themeColor="text1"/>
          <w:sz w:val="20"/>
          <w:szCs w:val="20"/>
          <w:lang w:val="en-US"/>
        </w:rPr>
        <w:t xml:space="preserve">Apple, Samsung, </w:t>
      </w:r>
      <w:r w:rsidRPr="009B2B0E">
        <w:rPr>
          <w:rFonts w:eastAsia="SimSun"/>
          <w:strike/>
          <w:color w:val="000000" w:themeColor="text1"/>
          <w:sz w:val="20"/>
          <w:szCs w:val="20"/>
          <w:lang w:val="en-US"/>
        </w:rPr>
        <w:t>CTC</w:t>
      </w:r>
      <w:r w:rsidRPr="009B2B0E">
        <w:rPr>
          <w:rFonts w:eastAsia="SimSun" w:hint="eastAsia"/>
          <w:strike/>
          <w:color w:val="000000" w:themeColor="text1"/>
          <w:sz w:val="20"/>
          <w:szCs w:val="20"/>
          <w:lang w:val="en-US"/>
        </w:rPr>
        <w:t>, CATT</w:t>
      </w:r>
      <w:r w:rsidRPr="009B2B0E">
        <w:rPr>
          <w:rFonts w:eastAsia="SimSun"/>
          <w:strike/>
          <w:color w:val="000000" w:themeColor="text1"/>
          <w:sz w:val="20"/>
          <w:szCs w:val="20"/>
          <w:lang w:val="en-US"/>
        </w:rPr>
        <w:t>)</w:t>
      </w:r>
    </w:p>
    <w:p w14:paraId="145EAB69" w14:textId="77777777" w:rsidR="00F215D1" w:rsidRPr="009B2B0E" w:rsidRDefault="00F215D1" w:rsidP="00F215D1">
      <w:pPr>
        <w:pStyle w:val="ListParagraph"/>
        <w:numPr>
          <w:ilvl w:val="2"/>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lastRenderedPageBreak/>
        <w:t>Option 1</w:t>
      </w:r>
      <w:r w:rsidRPr="009B2B0E">
        <w:rPr>
          <w:rFonts w:eastAsia="SimSun" w:hint="eastAsia"/>
          <w:strike/>
          <w:color w:val="000000" w:themeColor="text1"/>
          <w:sz w:val="20"/>
          <w:szCs w:val="20"/>
          <w:lang w:val="en-US"/>
        </w:rPr>
        <w:t>a</w:t>
      </w:r>
      <w:r w:rsidRPr="009B2B0E">
        <w:rPr>
          <w:rFonts w:eastAsia="SimSun"/>
          <w:strike/>
          <w:color w:val="000000" w:themeColor="text1"/>
          <w:sz w:val="20"/>
          <w:szCs w:val="20"/>
          <w:lang w:val="en-US"/>
        </w:rPr>
        <w:t>:</w:t>
      </w:r>
      <w:r w:rsidRPr="009B2B0E">
        <w:rPr>
          <w:rFonts w:eastAsia="SimSun" w:hint="eastAsia"/>
          <w:strike/>
          <w:color w:val="000000" w:themeColor="text1"/>
          <w:sz w:val="20"/>
          <w:szCs w:val="20"/>
          <w:lang w:val="en-US"/>
        </w:rPr>
        <w:t xml:space="preserve"> </w:t>
      </w:r>
      <w:r w:rsidRPr="009B2B0E">
        <w:rPr>
          <w:rFonts w:eastAsia="SimSun"/>
          <w:strike/>
          <w:color w:val="000000" w:themeColor="text1"/>
          <w:sz w:val="20"/>
          <w:szCs w:val="20"/>
          <w:lang w:val="en-US"/>
        </w:rPr>
        <w:t>Rel-18 LTM requirements framework can be used as references. (</w:t>
      </w:r>
      <w:r w:rsidRPr="009B2B0E">
        <w:rPr>
          <w:rFonts w:eastAsia="SimSun" w:hint="eastAsia"/>
          <w:strike/>
          <w:color w:val="000000" w:themeColor="text1"/>
          <w:sz w:val="20"/>
          <w:szCs w:val="20"/>
          <w:lang w:val="en-US"/>
        </w:rPr>
        <w:t xml:space="preserve">Samsung, </w:t>
      </w:r>
      <w:r w:rsidRPr="009B2B0E">
        <w:rPr>
          <w:rFonts w:eastAsia="SimSun"/>
          <w:strike/>
          <w:color w:val="000000" w:themeColor="text1"/>
          <w:sz w:val="20"/>
          <w:szCs w:val="20"/>
          <w:lang w:val="en-US"/>
        </w:rPr>
        <w:t>CTC)</w:t>
      </w:r>
    </w:p>
    <w:p w14:paraId="0EE28987"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 xml:space="preserve">Option </w:t>
      </w:r>
      <w:r w:rsidRPr="009B2B0E">
        <w:rPr>
          <w:rFonts w:eastAsia="SimSun" w:hint="eastAsia"/>
          <w:strike/>
          <w:color w:val="000000" w:themeColor="text1"/>
          <w:sz w:val="20"/>
          <w:szCs w:val="20"/>
          <w:lang w:val="en-US"/>
        </w:rPr>
        <w:t>2</w:t>
      </w:r>
      <w:r w:rsidRPr="009B2B0E">
        <w:rPr>
          <w:rFonts w:eastAsia="SimSun"/>
          <w:strike/>
          <w:color w:val="000000" w:themeColor="text1"/>
          <w:sz w:val="20"/>
          <w:szCs w:val="20"/>
          <w:lang w:val="en-US"/>
        </w:rPr>
        <w:t>:</w:t>
      </w:r>
      <w:r w:rsidRPr="009B2B0E">
        <w:rPr>
          <w:strike/>
          <w:lang w:val="en-US"/>
        </w:rPr>
        <w:t xml:space="preserve"> </w:t>
      </w:r>
      <w:r w:rsidRPr="009B2B0E">
        <w:rPr>
          <w:rFonts w:eastAsia="SimSun"/>
          <w:strike/>
          <w:color w:val="000000" w:themeColor="text1"/>
          <w:sz w:val="20"/>
          <w:szCs w:val="20"/>
          <w:lang w:val="en-US"/>
        </w:rPr>
        <w:t xml:space="preserve">Revisit conditional LTM delay when other WGs achieve further conclusions. </w:t>
      </w:r>
      <w:r w:rsidRPr="009B2B0E">
        <w:rPr>
          <w:rFonts w:eastAsia="SimSun" w:hint="eastAsia"/>
          <w:strike/>
          <w:color w:val="000000" w:themeColor="text1"/>
          <w:sz w:val="20"/>
          <w:szCs w:val="20"/>
          <w:lang w:val="en-US"/>
        </w:rPr>
        <w:t>(</w:t>
      </w:r>
      <w:r w:rsidRPr="009B2B0E">
        <w:rPr>
          <w:rFonts w:eastAsia="SimSun"/>
          <w:strike/>
          <w:color w:val="000000" w:themeColor="text1"/>
          <w:sz w:val="20"/>
          <w:szCs w:val="20"/>
          <w:lang w:val="en-US"/>
        </w:rPr>
        <w:t>CTC</w:t>
      </w:r>
      <w:r w:rsidRPr="009B2B0E">
        <w:rPr>
          <w:rFonts w:eastAsia="SimSun" w:hint="eastAsia"/>
          <w:strike/>
          <w:color w:val="000000" w:themeColor="text1"/>
          <w:sz w:val="20"/>
          <w:szCs w:val="20"/>
          <w:lang w:val="en-US"/>
        </w:rPr>
        <w:t>, CATT)</w:t>
      </w:r>
    </w:p>
    <w:p w14:paraId="23C2C43B"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 xml:space="preserve">Option </w:t>
      </w:r>
      <w:r w:rsidRPr="009B2B0E">
        <w:rPr>
          <w:rFonts w:eastAsia="SimSun" w:hint="eastAsia"/>
          <w:strike/>
          <w:color w:val="000000" w:themeColor="text1"/>
          <w:sz w:val="20"/>
          <w:szCs w:val="20"/>
          <w:lang w:val="en-US"/>
        </w:rPr>
        <w:t>3</w:t>
      </w:r>
      <w:r w:rsidRPr="009B2B0E">
        <w:rPr>
          <w:rFonts w:eastAsia="SimSun"/>
          <w:strike/>
          <w:color w:val="000000" w:themeColor="text1"/>
          <w:sz w:val="20"/>
          <w:szCs w:val="20"/>
          <w:lang w:val="en-US"/>
        </w:rPr>
        <w:t>:</w:t>
      </w:r>
      <w:r w:rsidRPr="009B2B0E">
        <w:rPr>
          <w:rFonts w:eastAsia="SimSun" w:hint="eastAsia"/>
          <w:strike/>
          <w:color w:val="000000" w:themeColor="text1"/>
          <w:sz w:val="20"/>
          <w:szCs w:val="20"/>
          <w:lang w:val="en-US"/>
        </w:rPr>
        <w:t xml:space="preserve"> W</w:t>
      </w:r>
      <w:r w:rsidRPr="009B2B0E">
        <w:rPr>
          <w:rFonts w:eastAsia="SimSun"/>
          <w:strike/>
          <w:color w:val="000000" w:themeColor="text1"/>
          <w:sz w:val="20"/>
          <w:szCs w:val="20"/>
          <w:lang w:val="en-US"/>
        </w:rPr>
        <w:t>ait for RAN2 progress for defining cell switch delay requirements for conditional LTM.</w:t>
      </w:r>
      <w:r w:rsidRPr="009B2B0E">
        <w:rPr>
          <w:rFonts w:eastAsia="SimSun" w:hint="eastAsia"/>
          <w:strike/>
          <w:color w:val="000000" w:themeColor="text1"/>
          <w:sz w:val="20"/>
          <w:szCs w:val="20"/>
          <w:lang w:val="en-US"/>
        </w:rPr>
        <w:t xml:space="preserve"> (</w:t>
      </w:r>
      <w:r w:rsidRPr="009B2B0E">
        <w:rPr>
          <w:rFonts w:eastAsia="SimSun"/>
          <w:strike/>
          <w:color w:val="000000" w:themeColor="text1"/>
          <w:sz w:val="20"/>
          <w:szCs w:val="20"/>
          <w:lang w:val="en-US"/>
        </w:rPr>
        <w:t>E///)</w:t>
      </w:r>
    </w:p>
    <w:p w14:paraId="01EECA27"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 xml:space="preserve">Option </w:t>
      </w:r>
      <w:r w:rsidRPr="009B2B0E">
        <w:rPr>
          <w:rFonts w:eastAsia="SimSun" w:hint="eastAsia"/>
          <w:strike/>
          <w:color w:val="000000" w:themeColor="text1"/>
          <w:sz w:val="20"/>
          <w:szCs w:val="20"/>
          <w:lang w:val="en-US"/>
        </w:rPr>
        <w:t>4</w:t>
      </w:r>
      <w:r w:rsidRPr="009B2B0E">
        <w:rPr>
          <w:rFonts w:eastAsia="SimSun"/>
          <w:strike/>
          <w:color w:val="000000" w:themeColor="text1"/>
          <w:sz w:val="20"/>
          <w:szCs w:val="20"/>
          <w:lang w:val="en-US"/>
        </w:rPr>
        <w:t>:</w:t>
      </w:r>
      <w:r w:rsidRPr="009B2B0E">
        <w:rPr>
          <w:strike/>
          <w:lang w:val="en-US"/>
        </w:rPr>
        <w:t xml:space="preserve"> </w:t>
      </w:r>
      <w:r w:rsidRPr="009B2B0E">
        <w:rPr>
          <w:rFonts w:eastAsia="SimSun"/>
          <w:strike/>
          <w:color w:val="000000" w:themeColor="text1"/>
          <w:sz w:val="20"/>
          <w:szCs w:val="20"/>
          <w:lang w:val="en-US"/>
        </w:rPr>
        <w:t>RAN4 to define cell switch delay requirements for conditional PCell switch in intra-CU scenario.</w:t>
      </w:r>
      <w:r w:rsidRPr="009B2B0E">
        <w:rPr>
          <w:rFonts w:eastAsia="SimSun" w:hint="eastAsia"/>
          <w:strike/>
          <w:color w:val="000000" w:themeColor="text1"/>
          <w:sz w:val="20"/>
          <w:szCs w:val="20"/>
          <w:lang w:val="en-US"/>
        </w:rPr>
        <w:t xml:space="preserve"> </w:t>
      </w:r>
      <w:r w:rsidRPr="009B2B0E">
        <w:rPr>
          <w:rFonts w:eastAsia="SimSun"/>
          <w:strike/>
          <w:color w:val="000000" w:themeColor="text1"/>
          <w:sz w:val="20"/>
          <w:szCs w:val="20"/>
          <w:lang w:val="en-US"/>
        </w:rPr>
        <w:t>(Nokia)</w:t>
      </w:r>
    </w:p>
    <w:p w14:paraId="40CDEEEB"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 xml:space="preserve">Option </w:t>
      </w:r>
      <w:r w:rsidRPr="009B2B0E">
        <w:rPr>
          <w:rFonts w:eastAsia="SimSun" w:hint="eastAsia"/>
          <w:strike/>
          <w:color w:val="000000" w:themeColor="text1"/>
          <w:sz w:val="20"/>
          <w:szCs w:val="20"/>
          <w:lang w:val="en-US"/>
        </w:rPr>
        <w:t>5</w:t>
      </w:r>
      <w:r w:rsidRPr="009B2B0E">
        <w:rPr>
          <w:rFonts w:eastAsia="SimSun"/>
          <w:strike/>
          <w:color w:val="000000" w:themeColor="text1"/>
          <w:sz w:val="20"/>
          <w:szCs w:val="20"/>
          <w:lang w:val="en-US"/>
        </w:rPr>
        <w:t>:</w:t>
      </w:r>
      <w:r w:rsidRPr="009B2B0E">
        <w:rPr>
          <w:strike/>
          <w:lang w:val="en-US"/>
        </w:rPr>
        <w:t xml:space="preserve"> </w:t>
      </w:r>
      <w:r w:rsidRPr="009B2B0E">
        <w:rPr>
          <w:rFonts w:eastAsia="SimSun"/>
          <w:strike/>
          <w:color w:val="000000" w:themeColor="text1"/>
          <w:sz w:val="20"/>
          <w:szCs w:val="20"/>
          <w:lang w:val="en-US"/>
        </w:rPr>
        <w:t>Rel-18 UE capability for early ASN.1 decoding or fast RRC processing shall be supported for Rel-19 Conditional LTM.</w:t>
      </w:r>
      <w:r w:rsidRPr="009B2B0E">
        <w:rPr>
          <w:rFonts w:eastAsia="SimSun" w:hint="eastAsia"/>
          <w:strike/>
          <w:color w:val="000000" w:themeColor="text1"/>
          <w:sz w:val="20"/>
          <w:szCs w:val="20"/>
          <w:lang w:val="en-US"/>
        </w:rPr>
        <w:t xml:space="preserve"> (</w:t>
      </w:r>
      <w:r w:rsidRPr="009B2B0E">
        <w:rPr>
          <w:rFonts w:eastAsia="SimSun"/>
          <w:strike/>
          <w:color w:val="000000" w:themeColor="text1"/>
          <w:sz w:val="20"/>
          <w:szCs w:val="20"/>
          <w:lang w:val="en-US"/>
        </w:rPr>
        <w:t>E///)</w:t>
      </w:r>
    </w:p>
    <w:p w14:paraId="3753826B" w14:textId="77777777" w:rsidR="00F215D1" w:rsidRPr="009B2B0E"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9B2B0E">
        <w:rPr>
          <w:rFonts w:eastAsia="SimSun"/>
          <w:strike/>
          <w:color w:val="000000" w:themeColor="text1"/>
          <w:sz w:val="20"/>
          <w:szCs w:val="20"/>
          <w:u w:val="single"/>
          <w:lang w:val="en-US"/>
        </w:rPr>
        <w:t>Recommended WF</w:t>
      </w:r>
    </w:p>
    <w:p w14:paraId="19BF1392" w14:textId="77777777" w:rsidR="00F215D1" w:rsidRPr="009B2B0E"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9B2B0E">
        <w:rPr>
          <w:rFonts w:eastAsia="SimSun"/>
          <w:strike/>
          <w:color w:val="000000" w:themeColor="text1"/>
          <w:sz w:val="20"/>
          <w:szCs w:val="20"/>
          <w:lang w:val="en-US"/>
        </w:rPr>
        <w:t>Discussion is needed.</w:t>
      </w:r>
    </w:p>
    <w:p w14:paraId="525E9391" w14:textId="77777777" w:rsidR="00F215D1" w:rsidRPr="009B2B0E" w:rsidRDefault="00F215D1" w:rsidP="00F215D1">
      <w:pPr>
        <w:rPr>
          <w:rFonts w:eastAsiaTheme="minorEastAsia"/>
          <w:strike/>
          <w:lang w:val="en-US"/>
        </w:rPr>
      </w:pPr>
    </w:p>
    <w:p w14:paraId="114FFF1D" w14:textId="43D25DA5" w:rsidR="00F215D1" w:rsidRPr="009B2B0E" w:rsidRDefault="00F215D1" w:rsidP="00A805E9">
      <w:pPr>
        <w:pStyle w:val="Heading4"/>
        <w:numPr>
          <w:ilvl w:val="0"/>
          <w:numId w:val="0"/>
        </w:numPr>
        <w:rPr>
          <w:strike/>
        </w:rPr>
      </w:pPr>
      <w:r w:rsidRPr="009B2B0E">
        <w:rPr>
          <w:strike/>
        </w:rPr>
        <w:t>Issue 1-2-</w:t>
      </w:r>
      <w:r w:rsidRPr="009B2B0E">
        <w:rPr>
          <w:rFonts w:hint="eastAsia"/>
          <w:strike/>
        </w:rPr>
        <w:t>2</w:t>
      </w:r>
      <w:r w:rsidRPr="009B2B0E">
        <w:rPr>
          <w:strike/>
        </w:rPr>
        <w:t>: The starting point of conditional LTM delay</w:t>
      </w:r>
      <w:r w:rsidR="004D4AE9" w:rsidRPr="009B2B0E">
        <w:rPr>
          <w:strike/>
        </w:rPr>
        <w:t xml:space="preserve"> (already discussed during online session)</w:t>
      </w:r>
    </w:p>
    <w:p w14:paraId="44FAC26B" w14:textId="77777777" w:rsidR="00F215D1" w:rsidRPr="009B2B0E"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9B2B0E">
        <w:rPr>
          <w:rFonts w:eastAsia="SimSun"/>
          <w:strike/>
          <w:color w:val="000000" w:themeColor="text1"/>
          <w:sz w:val="20"/>
          <w:szCs w:val="20"/>
          <w:u w:val="single"/>
          <w:lang w:val="en-US"/>
        </w:rPr>
        <w:t>Candidate solutions:</w:t>
      </w:r>
    </w:p>
    <w:p w14:paraId="63015644"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 xml:space="preserve">Option 1: The starting point of conditional LTM delay </w:t>
      </w:r>
      <w:r w:rsidRPr="009B2B0E">
        <w:rPr>
          <w:rFonts w:eastAsia="SimSun" w:hint="eastAsia"/>
          <w:strike/>
          <w:color w:val="000000" w:themeColor="text1"/>
          <w:sz w:val="20"/>
          <w:szCs w:val="20"/>
          <w:lang w:val="en-US"/>
        </w:rPr>
        <w:t xml:space="preserve">is </w:t>
      </w:r>
      <w:r w:rsidRPr="009B2B0E">
        <w:rPr>
          <w:rFonts w:eastAsia="SimSun"/>
          <w:strike/>
          <w:color w:val="000000" w:themeColor="text1"/>
          <w:sz w:val="20"/>
          <w:szCs w:val="20"/>
          <w:lang w:val="en-US"/>
        </w:rPr>
        <w:t>the end of the last TTI containing the RRC command for conditional LTM. (CTC</w:t>
      </w:r>
      <w:r w:rsidRPr="009B2B0E">
        <w:rPr>
          <w:rFonts w:eastAsia="SimSun" w:hint="eastAsia"/>
          <w:strike/>
          <w:color w:val="000000" w:themeColor="text1"/>
          <w:sz w:val="20"/>
          <w:szCs w:val="20"/>
          <w:lang w:val="en-US"/>
        </w:rPr>
        <w:t>, Samsung, HW</w:t>
      </w:r>
      <w:r w:rsidRPr="009B2B0E">
        <w:rPr>
          <w:rFonts w:eastAsia="SimSun"/>
          <w:strike/>
          <w:color w:val="000000" w:themeColor="text1"/>
          <w:sz w:val="20"/>
          <w:szCs w:val="20"/>
          <w:lang w:val="en-US"/>
        </w:rPr>
        <w:t>)</w:t>
      </w:r>
    </w:p>
    <w:p w14:paraId="45574EE9"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 xml:space="preserve">Option </w:t>
      </w:r>
      <w:r w:rsidRPr="009B2B0E">
        <w:rPr>
          <w:rFonts w:eastAsia="SimSun" w:hint="eastAsia"/>
          <w:strike/>
          <w:color w:val="000000" w:themeColor="text1"/>
          <w:sz w:val="20"/>
          <w:szCs w:val="20"/>
          <w:lang w:val="en-US"/>
        </w:rPr>
        <w:t>2</w:t>
      </w:r>
      <w:r w:rsidRPr="009B2B0E">
        <w:rPr>
          <w:rFonts w:eastAsia="SimSun"/>
          <w:strike/>
          <w:color w:val="000000" w:themeColor="text1"/>
          <w:sz w:val="20"/>
          <w:szCs w:val="20"/>
          <w:lang w:val="en-US"/>
        </w:rPr>
        <w:t xml:space="preserve">: The starting point of conditional LTM delay </w:t>
      </w:r>
      <w:r w:rsidRPr="009B2B0E">
        <w:rPr>
          <w:rFonts w:eastAsia="SimSun" w:hint="eastAsia"/>
          <w:strike/>
          <w:color w:val="000000" w:themeColor="text1"/>
          <w:sz w:val="20"/>
          <w:szCs w:val="20"/>
          <w:lang w:val="en-US"/>
        </w:rPr>
        <w:t>is</w:t>
      </w:r>
      <w:r w:rsidRPr="009B2B0E">
        <w:rPr>
          <w:rFonts w:eastAsia="SimSun"/>
          <w:strike/>
          <w:color w:val="000000" w:themeColor="text1"/>
          <w:sz w:val="20"/>
          <w:szCs w:val="20"/>
          <w:lang w:val="en-US"/>
        </w:rPr>
        <w:t xml:space="preserve"> the time when UE transmits an RRCReconfigurationComplete message.</w:t>
      </w:r>
      <w:r w:rsidRPr="009B2B0E">
        <w:rPr>
          <w:rFonts w:eastAsia="SimSun" w:hint="eastAsia"/>
          <w:strike/>
          <w:color w:val="000000" w:themeColor="text1"/>
          <w:sz w:val="20"/>
          <w:szCs w:val="20"/>
          <w:lang w:val="en-US"/>
        </w:rPr>
        <w:t xml:space="preserve"> (</w:t>
      </w:r>
      <w:r w:rsidRPr="009B2B0E">
        <w:rPr>
          <w:rFonts w:eastAsia="SimSun"/>
          <w:strike/>
          <w:color w:val="000000" w:themeColor="text1"/>
          <w:sz w:val="20"/>
          <w:szCs w:val="20"/>
          <w:lang w:val="en-US"/>
        </w:rPr>
        <w:t>CMCC)</w:t>
      </w:r>
    </w:p>
    <w:p w14:paraId="417B232D" w14:textId="77777777" w:rsidR="00F215D1" w:rsidRPr="009B2B0E"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9B2B0E">
        <w:rPr>
          <w:rFonts w:eastAsia="SimSun"/>
          <w:strike/>
          <w:color w:val="000000" w:themeColor="text1"/>
          <w:sz w:val="20"/>
          <w:szCs w:val="20"/>
          <w:lang w:val="en-US"/>
        </w:rPr>
        <w:t xml:space="preserve">Option </w:t>
      </w:r>
      <w:r w:rsidRPr="009B2B0E">
        <w:rPr>
          <w:rFonts w:eastAsia="SimSun" w:hint="eastAsia"/>
          <w:strike/>
          <w:color w:val="000000" w:themeColor="text1"/>
          <w:sz w:val="20"/>
          <w:szCs w:val="20"/>
          <w:lang w:val="en-US"/>
        </w:rPr>
        <w:t>3</w:t>
      </w:r>
      <w:r w:rsidRPr="009B2B0E">
        <w:rPr>
          <w:rFonts w:eastAsia="SimSun"/>
          <w:strike/>
          <w:color w:val="000000" w:themeColor="text1"/>
          <w:sz w:val="20"/>
          <w:szCs w:val="20"/>
          <w:lang w:val="en-US"/>
        </w:rPr>
        <w:t>: The starting point of CLTM cell switch delay depends on when the condition evaluation begins, which is up to RAN1/RAN2</w:t>
      </w:r>
      <w:r w:rsidRPr="009B2B0E">
        <w:rPr>
          <w:rFonts w:eastAsia="SimSun" w:hint="eastAsia"/>
          <w:strike/>
          <w:color w:val="000000" w:themeColor="text1"/>
          <w:sz w:val="20"/>
          <w:szCs w:val="20"/>
          <w:lang w:val="en-US"/>
        </w:rPr>
        <w:t>. (</w:t>
      </w:r>
      <w:r w:rsidRPr="009B2B0E">
        <w:rPr>
          <w:rFonts w:eastAsia="SimSun"/>
          <w:strike/>
          <w:color w:val="000000" w:themeColor="text1"/>
          <w:sz w:val="20"/>
          <w:szCs w:val="20"/>
          <w:lang w:val="en-US"/>
        </w:rPr>
        <w:t>Nokia</w:t>
      </w:r>
      <w:r w:rsidRPr="009B2B0E">
        <w:rPr>
          <w:rFonts w:eastAsia="SimSun" w:hint="eastAsia"/>
          <w:strike/>
          <w:color w:val="000000" w:themeColor="text1"/>
          <w:sz w:val="20"/>
          <w:szCs w:val="20"/>
          <w:lang w:val="en-US"/>
        </w:rPr>
        <w:t>)</w:t>
      </w:r>
    </w:p>
    <w:p w14:paraId="2C0149B8" w14:textId="77777777" w:rsidR="00F215D1" w:rsidRPr="009B2B0E"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9B2B0E">
        <w:rPr>
          <w:rFonts w:eastAsia="SimSun"/>
          <w:strike/>
          <w:color w:val="000000" w:themeColor="text1"/>
          <w:sz w:val="20"/>
          <w:szCs w:val="20"/>
          <w:u w:val="single"/>
          <w:lang w:val="en-US"/>
        </w:rPr>
        <w:t>Recommended WF</w:t>
      </w:r>
    </w:p>
    <w:p w14:paraId="4875DF8D" w14:textId="77777777" w:rsidR="00F215D1" w:rsidRPr="009B2B0E"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9B2B0E">
        <w:rPr>
          <w:rFonts w:eastAsia="SimSun"/>
          <w:strike/>
          <w:color w:val="000000" w:themeColor="text1"/>
          <w:sz w:val="20"/>
          <w:szCs w:val="20"/>
          <w:lang w:val="en-US"/>
        </w:rPr>
        <w:t>Discussion is needed.</w:t>
      </w:r>
    </w:p>
    <w:p w14:paraId="6D0DF78A" w14:textId="77777777" w:rsidR="00F215D1" w:rsidRPr="00F17F1B" w:rsidRDefault="00F215D1" w:rsidP="00F215D1">
      <w:pPr>
        <w:spacing w:after="120"/>
        <w:rPr>
          <w:rFonts w:eastAsia="SimSun"/>
          <w:color w:val="000000" w:themeColor="text1"/>
          <w:lang w:val="en-US"/>
        </w:rPr>
      </w:pPr>
    </w:p>
    <w:p w14:paraId="4BDE68BC" w14:textId="77777777" w:rsidR="00F215D1" w:rsidRPr="00F17F1B" w:rsidRDefault="00F215D1" w:rsidP="00A805E9">
      <w:pPr>
        <w:pStyle w:val="Heading4"/>
        <w:numPr>
          <w:ilvl w:val="0"/>
          <w:numId w:val="0"/>
        </w:numPr>
      </w:pPr>
      <w:r w:rsidRPr="00F17F1B">
        <w:t>Issue 1-</w:t>
      </w:r>
      <w:r w:rsidRPr="00F17F1B">
        <w:rPr>
          <w:rFonts w:hint="eastAsia"/>
        </w:rPr>
        <w:t>2</w:t>
      </w:r>
      <w:r w:rsidRPr="00F17F1B">
        <w:t>-</w:t>
      </w:r>
      <w:r w:rsidRPr="00F17F1B">
        <w:rPr>
          <w:rFonts w:hint="eastAsia"/>
        </w:rPr>
        <w:t>3</w:t>
      </w:r>
      <w:r w:rsidRPr="00F17F1B">
        <w:t>: The ending point of conditional LTM delay</w:t>
      </w:r>
    </w:p>
    <w:p w14:paraId="1C000A61" w14:textId="2ECE77DE" w:rsidR="00477F9D" w:rsidRPr="00270EE5" w:rsidRDefault="00477F9D" w:rsidP="00270EE5">
      <w:pPr>
        <w:pStyle w:val="ListParagraph"/>
        <w:numPr>
          <w:ilvl w:val="0"/>
          <w:numId w:val="158"/>
        </w:numPr>
        <w:ind w:firstLineChars="0"/>
        <w:rPr>
          <w:bCs/>
          <w:color w:val="000000" w:themeColor="text1"/>
          <w:sz w:val="20"/>
          <w:szCs w:val="20"/>
          <w:highlight w:val="yellow"/>
          <w:lang w:val="en-US"/>
        </w:rPr>
      </w:pPr>
      <w:r w:rsidRPr="00270EE5">
        <w:rPr>
          <w:bCs/>
          <w:color w:val="000000" w:themeColor="text1"/>
          <w:sz w:val="20"/>
          <w:szCs w:val="20"/>
          <w:highlight w:val="yellow"/>
          <w:lang w:val="en-US"/>
        </w:rPr>
        <w:t>Candidate options after online discussion:</w:t>
      </w:r>
    </w:p>
    <w:p w14:paraId="489AF38B" w14:textId="77777777" w:rsidR="00477F9D" w:rsidRPr="00270EE5" w:rsidRDefault="00477F9D" w:rsidP="00270EE5">
      <w:pPr>
        <w:pStyle w:val="ListParagraph"/>
        <w:numPr>
          <w:ilvl w:val="1"/>
          <w:numId w:val="158"/>
        </w:numPr>
        <w:ind w:firstLineChars="0"/>
        <w:rPr>
          <w:bCs/>
          <w:color w:val="000000" w:themeColor="text1"/>
          <w:sz w:val="20"/>
          <w:szCs w:val="20"/>
          <w:highlight w:val="yellow"/>
          <w:lang w:val="en-US"/>
        </w:rPr>
      </w:pPr>
      <w:r w:rsidRPr="00270EE5">
        <w:rPr>
          <w:bCs/>
          <w:color w:val="000000" w:themeColor="text1"/>
          <w:sz w:val="20"/>
          <w:szCs w:val="20"/>
          <w:highlight w:val="yellow"/>
          <w:lang w:val="en-US"/>
        </w:rPr>
        <w:t>Option 1:</w:t>
      </w:r>
    </w:p>
    <w:p w14:paraId="7B7E0032" w14:textId="77777777" w:rsidR="00477F9D" w:rsidRPr="00270EE5" w:rsidRDefault="00477F9D" w:rsidP="00270EE5">
      <w:pPr>
        <w:pStyle w:val="ListParagraph"/>
        <w:numPr>
          <w:ilvl w:val="2"/>
          <w:numId w:val="158"/>
        </w:numPr>
        <w:ind w:firstLineChars="0"/>
        <w:rPr>
          <w:bCs/>
          <w:color w:val="000000" w:themeColor="text1"/>
          <w:sz w:val="20"/>
          <w:szCs w:val="20"/>
          <w:highlight w:val="yellow"/>
          <w:lang w:val="en-US"/>
        </w:rPr>
      </w:pPr>
      <w:r w:rsidRPr="00270EE5">
        <w:rPr>
          <w:bCs/>
          <w:color w:val="000000" w:themeColor="text1"/>
          <w:sz w:val="20"/>
          <w:szCs w:val="20"/>
          <w:highlight w:val="yellow"/>
          <w:lang w:val="en-US"/>
        </w:rPr>
        <w:t>The ending point of conditional LTM delay is the time when the UE transmits the first UL message on the target cell.</w:t>
      </w:r>
    </w:p>
    <w:p w14:paraId="2BDA832A" w14:textId="77777777" w:rsidR="00477F9D" w:rsidRPr="00270EE5" w:rsidRDefault="00477F9D" w:rsidP="00270EE5">
      <w:pPr>
        <w:pStyle w:val="ListParagraph"/>
        <w:numPr>
          <w:ilvl w:val="2"/>
          <w:numId w:val="158"/>
        </w:numPr>
        <w:ind w:firstLineChars="0"/>
        <w:rPr>
          <w:bCs/>
          <w:color w:val="000000" w:themeColor="text1"/>
          <w:sz w:val="20"/>
          <w:szCs w:val="20"/>
          <w:highlight w:val="yellow"/>
          <w:lang w:val="en-US"/>
        </w:rPr>
      </w:pPr>
      <w:r w:rsidRPr="00270EE5">
        <w:rPr>
          <w:bCs/>
          <w:color w:val="000000" w:themeColor="text1"/>
          <w:sz w:val="20"/>
          <w:szCs w:val="20"/>
          <w:highlight w:val="yellow"/>
          <w:lang w:val="en-US"/>
        </w:rPr>
        <w:t xml:space="preserve">FFS the support of RACH-based and/or RACH-less, which is up to RAN1/2 agreement. </w:t>
      </w:r>
    </w:p>
    <w:p w14:paraId="78E6A59D" w14:textId="77777777" w:rsidR="00477F9D" w:rsidRPr="00270EE5" w:rsidRDefault="00477F9D" w:rsidP="00270EE5">
      <w:pPr>
        <w:pStyle w:val="ListParagraph"/>
        <w:numPr>
          <w:ilvl w:val="2"/>
          <w:numId w:val="158"/>
        </w:numPr>
        <w:ind w:firstLineChars="0"/>
        <w:rPr>
          <w:bCs/>
          <w:color w:val="000000" w:themeColor="text1"/>
          <w:sz w:val="20"/>
          <w:szCs w:val="20"/>
          <w:highlight w:val="yellow"/>
          <w:lang w:val="en-US"/>
        </w:rPr>
      </w:pPr>
      <w:r w:rsidRPr="00270EE5">
        <w:rPr>
          <w:bCs/>
          <w:color w:val="000000" w:themeColor="text1"/>
          <w:sz w:val="20"/>
          <w:szCs w:val="20"/>
          <w:highlight w:val="yellow"/>
          <w:lang w:val="en-US"/>
        </w:rPr>
        <w:t>It can be revisited if any technical issue will be identified considering the progress in other WGs.</w:t>
      </w:r>
    </w:p>
    <w:p w14:paraId="436C838D" w14:textId="77777777" w:rsidR="00477F9D" w:rsidRPr="00270EE5" w:rsidRDefault="00477F9D" w:rsidP="00270EE5">
      <w:pPr>
        <w:pStyle w:val="ListParagraph"/>
        <w:numPr>
          <w:ilvl w:val="1"/>
          <w:numId w:val="158"/>
        </w:numPr>
        <w:ind w:firstLineChars="0"/>
        <w:rPr>
          <w:bCs/>
          <w:color w:val="000000" w:themeColor="text1"/>
          <w:sz w:val="20"/>
          <w:szCs w:val="20"/>
          <w:highlight w:val="yellow"/>
          <w:lang w:val="en-US"/>
        </w:rPr>
      </w:pPr>
      <w:r w:rsidRPr="00270EE5">
        <w:rPr>
          <w:rFonts w:hint="eastAsia"/>
          <w:bCs/>
          <w:color w:val="000000" w:themeColor="text1"/>
          <w:sz w:val="20"/>
          <w:szCs w:val="20"/>
          <w:highlight w:val="yellow"/>
          <w:lang w:val="en-US"/>
        </w:rPr>
        <w:t>O</w:t>
      </w:r>
      <w:r w:rsidRPr="00270EE5">
        <w:rPr>
          <w:bCs/>
          <w:color w:val="000000" w:themeColor="text1"/>
          <w:sz w:val="20"/>
          <w:szCs w:val="20"/>
          <w:highlight w:val="yellow"/>
          <w:lang w:val="en-US"/>
        </w:rPr>
        <w:t>ther option is not precluded.</w:t>
      </w:r>
    </w:p>
    <w:p w14:paraId="2184419D" w14:textId="77777777" w:rsidR="00F215D1" w:rsidRPr="00F17F1B" w:rsidRDefault="00F215D1" w:rsidP="00F215D1">
      <w:pPr>
        <w:rPr>
          <w:rFonts w:eastAsiaTheme="minorEastAsia"/>
          <w:iCs/>
          <w:color w:val="000000" w:themeColor="text1"/>
        </w:rPr>
      </w:pPr>
    </w:p>
    <w:p w14:paraId="69D5DD34"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4</w:t>
      </w:r>
      <w:r w:rsidRPr="00C84D61">
        <w:rPr>
          <w:strike/>
        </w:rPr>
        <w:t>: The components of conditional LTM delay</w:t>
      </w:r>
    </w:p>
    <w:p w14:paraId="4C94046F"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657AE96B"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1: </w:t>
      </w:r>
      <w:r w:rsidRPr="00C84D61">
        <w:rPr>
          <w:rFonts w:eastAsiaTheme="minorEastAsia"/>
          <w:strike/>
          <w:sz w:val="20"/>
          <w:szCs w:val="20"/>
          <w:lang w:val="en-US"/>
        </w:rPr>
        <w:t>D</w:t>
      </w:r>
      <w:r w:rsidRPr="00C84D61">
        <w:rPr>
          <w:rFonts w:eastAsiaTheme="minorEastAsia"/>
          <w:strike/>
          <w:sz w:val="20"/>
          <w:szCs w:val="20"/>
          <w:vertAlign w:val="subscript"/>
          <w:lang w:val="en-US"/>
        </w:rPr>
        <w:t xml:space="preserve">CLTM </w:t>
      </w:r>
      <w:r w:rsidRPr="00C84D61">
        <w:rPr>
          <w:rFonts w:eastAsiaTheme="minorEastAsia"/>
          <w:strike/>
          <w:sz w:val="20"/>
          <w:szCs w:val="20"/>
          <w:lang w:val="en-US"/>
        </w:rPr>
        <w:t>= T</w:t>
      </w:r>
      <w:r w:rsidRPr="00C84D61">
        <w:rPr>
          <w:rFonts w:eastAsiaTheme="minorEastAsia"/>
          <w:strike/>
          <w:sz w:val="20"/>
          <w:szCs w:val="20"/>
          <w:vertAlign w:val="subscript"/>
          <w:lang w:val="en-US"/>
        </w:rPr>
        <w:t xml:space="preserve">RRC </w:t>
      </w:r>
      <w:r w:rsidRPr="00C84D61">
        <w:rPr>
          <w:rFonts w:eastAsiaTheme="minorEastAsia"/>
          <w:strike/>
          <w:sz w:val="20"/>
          <w:szCs w:val="20"/>
          <w:lang w:val="en-US"/>
        </w:rPr>
        <w:t xml:space="preserve">+ </w:t>
      </w:r>
      <w:r w:rsidRPr="00C84D61">
        <w:rPr>
          <w:iCs/>
          <w:strike/>
          <w:sz w:val="20"/>
          <w:szCs w:val="20"/>
          <w:lang w:val="en-US"/>
        </w:rPr>
        <w:t>T</w:t>
      </w:r>
      <w:r w:rsidRPr="00C84D61">
        <w:rPr>
          <w:iCs/>
          <w:strike/>
          <w:sz w:val="20"/>
          <w:szCs w:val="20"/>
          <w:vertAlign w:val="subscript"/>
          <w:lang w:val="en-US"/>
        </w:rPr>
        <w:t>Event_DU</w:t>
      </w:r>
      <w:r w:rsidRPr="00C84D61">
        <w:rPr>
          <w:rFonts w:eastAsiaTheme="minorEastAsia"/>
          <w:strike/>
          <w:sz w:val="20"/>
          <w:szCs w:val="20"/>
          <w:vertAlign w:val="subscript"/>
          <w:lang w:val="en-US"/>
        </w:rPr>
        <w:t xml:space="preserve"> </w:t>
      </w:r>
      <w:r w:rsidRPr="00C84D61">
        <w:rPr>
          <w:rFonts w:eastAsiaTheme="minorEastAsia"/>
          <w:strike/>
          <w:sz w:val="20"/>
          <w:szCs w:val="20"/>
          <w:lang w:val="en-US"/>
        </w:rPr>
        <w:t xml:space="preserve">+ </w:t>
      </w:r>
      <w:r w:rsidRPr="00C84D61">
        <w:rPr>
          <w:rFonts w:eastAsiaTheme="minorEastAsia"/>
          <w:iCs/>
          <w:strike/>
          <w:sz w:val="20"/>
          <w:szCs w:val="20"/>
          <w:lang w:val="en-US"/>
        </w:rPr>
        <w:t>T</w:t>
      </w:r>
      <w:r w:rsidRPr="00C84D61">
        <w:rPr>
          <w:rFonts w:eastAsiaTheme="minorEastAsia"/>
          <w:iCs/>
          <w:strike/>
          <w:sz w:val="20"/>
          <w:szCs w:val="20"/>
          <w:vertAlign w:val="subscript"/>
          <w:lang w:val="en-US"/>
        </w:rPr>
        <w:t>TCI-state activate</w:t>
      </w:r>
      <w:r w:rsidRPr="00C84D61">
        <w:rPr>
          <w:strike/>
          <w:sz w:val="20"/>
          <w:szCs w:val="20"/>
          <w:lang w:val="en-US"/>
        </w:rPr>
        <w:t xml:space="preserve"> </w:t>
      </w:r>
      <w:r w:rsidRPr="00C84D61">
        <w:rPr>
          <w:rFonts w:eastAsiaTheme="minorEastAsia"/>
          <w:strike/>
          <w:sz w:val="20"/>
          <w:szCs w:val="20"/>
          <w:lang w:val="en-US"/>
        </w:rPr>
        <w:t xml:space="preserve">+ </w:t>
      </w:r>
      <w:r w:rsidRPr="00C84D61">
        <w:rPr>
          <w:strike/>
          <w:sz w:val="20"/>
          <w:szCs w:val="20"/>
          <w:lang w:val="en-US"/>
        </w:rPr>
        <w:t>T</w:t>
      </w:r>
      <w:r w:rsidRPr="00C84D61">
        <w:rPr>
          <w:strike/>
          <w:sz w:val="20"/>
          <w:szCs w:val="20"/>
          <w:vertAlign w:val="subscript"/>
          <w:lang w:val="en-US"/>
        </w:rPr>
        <w:t>measure</w:t>
      </w:r>
      <w:r w:rsidRPr="00C84D61">
        <w:rPr>
          <w:rFonts w:eastAsiaTheme="minorEastAsia"/>
          <w:strike/>
          <w:sz w:val="20"/>
          <w:szCs w:val="20"/>
          <w:vertAlign w:val="subscript"/>
          <w:lang w:val="en-US"/>
        </w:rPr>
        <w:t xml:space="preserve"> </w:t>
      </w:r>
      <w:r w:rsidRPr="00C84D61">
        <w:rPr>
          <w:rFonts w:eastAsiaTheme="minorEastAsia"/>
          <w:strike/>
          <w:sz w:val="20"/>
          <w:szCs w:val="20"/>
          <w:lang w:val="en-US"/>
        </w:rPr>
        <w:t xml:space="preserve">+ </w:t>
      </w:r>
      <w:r w:rsidRPr="00C84D61">
        <w:rPr>
          <w:strike/>
          <w:sz w:val="20"/>
          <w:szCs w:val="20"/>
          <w:lang w:val="en-US"/>
        </w:rPr>
        <w:t>T</w:t>
      </w:r>
      <w:r w:rsidRPr="00C84D61">
        <w:rPr>
          <w:rFonts w:eastAsiaTheme="minorEastAsia"/>
          <w:strike/>
          <w:sz w:val="20"/>
          <w:szCs w:val="20"/>
          <w:vertAlign w:val="subscript"/>
          <w:lang w:val="en-US"/>
        </w:rPr>
        <w:t>CLTM</w:t>
      </w:r>
      <w:r w:rsidRPr="00C84D61">
        <w:rPr>
          <w:strike/>
          <w:sz w:val="20"/>
          <w:szCs w:val="20"/>
          <w:vertAlign w:val="subscript"/>
          <w:lang w:val="en-US"/>
        </w:rPr>
        <w:t>_execution</w:t>
      </w:r>
      <w:r w:rsidRPr="00C84D61">
        <w:rPr>
          <w:rFonts w:eastAsiaTheme="minorEastAsia"/>
          <w:strike/>
          <w:sz w:val="20"/>
          <w:szCs w:val="20"/>
          <w:vertAlign w:val="subscript"/>
          <w:lang w:val="en-US"/>
        </w:rPr>
        <w:t xml:space="preserve"> </w:t>
      </w:r>
      <w:r w:rsidRPr="00C84D61">
        <w:rPr>
          <w:rFonts w:eastAsiaTheme="minorEastAsia"/>
          <w:strike/>
          <w:sz w:val="20"/>
          <w:szCs w:val="20"/>
          <w:lang w:val="en-US"/>
        </w:rPr>
        <w:t xml:space="preserve">+ </w:t>
      </w:r>
      <w:r w:rsidRPr="00C84D61">
        <w:rPr>
          <w:strike/>
          <w:sz w:val="20"/>
          <w:szCs w:val="20"/>
          <w:lang w:val="en-US"/>
        </w:rPr>
        <w:t>T</w:t>
      </w:r>
      <w:r w:rsidRPr="00C84D61">
        <w:rPr>
          <w:strike/>
          <w:sz w:val="20"/>
          <w:szCs w:val="20"/>
          <w:vertAlign w:val="subscript"/>
          <w:lang w:val="en-US"/>
        </w:rPr>
        <w:t>interrupt</w:t>
      </w:r>
      <w:r w:rsidRPr="00C84D61">
        <w:rPr>
          <w:rFonts w:eastAsiaTheme="minorEastAsia" w:hint="eastAsia"/>
          <w:strike/>
          <w:sz w:val="20"/>
          <w:szCs w:val="20"/>
          <w:vertAlign w:val="subscript"/>
          <w:lang w:val="en-US"/>
        </w:rPr>
        <w:t>.</w:t>
      </w:r>
      <w:r w:rsidRPr="00C84D61">
        <w:rPr>
          <w:rFonts w:ascii="Arial" w:eastAsiaTheme="minorEastAsia" w:hAnsi="Arial" w:cs="Arial" w:hint="eastAsia"/>
          <w:b/>
          <w:bCs/>
          <w:strike/>
          <w:sz w:val="16"/>
          <w:szCs w:val="16"/>
          <w:lang w:val="en-US"/>
        </w:rPr>
        <w:t xml:space="preserve"> </w:t>
      </w:r>
      <w:r w:rsidRPr="00C84D61">
        <w:rPr>
          <w:rFonts w:eastAsiaTheme="minorEastAsia"/>
          <w:strike/>
          <w:sz w:val="20"/>
          <w:szCs w:val="20"/>
          <w:lang w:val="en-US"/>
        </w:rPr>
        <w:t>(CTC)</w:t>
      </w:r>
    </w:p>
    <w:p w14:paraId="37599892"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2: </w:t>
      </w:r>
      <w:r w:rsidRPr="00C84D61">
        <w:rPr>
          <w:rFonts w:eastAsia="SimSun"/>
          <w:strike/>
          <w:kern w:val="2"/>
          <w:sz w:val="20"/>
          <w:szCs w:val="20"/>
          <w:lang w:val="en-US"/>
        </w:rPr>
        <w:t>D</w:t>
      </w:r>
      <w:r w:rsidRPr="00C84D61">
        <w:rPr>
          <w:rFonts w:eastAsia="SimSun"/>
          <w:strike/>
          <w:kern w:val="2"/>
          <w:sz w:val="20"/>
          <w:szCs w:val="20"/>
          <w:vertAlign w:val="subscript"/>
          <w:lang w:val="en-US"/>
        </w:rPr>
        <w:t>LTM_Conditional</w:t>
      </w:r>
      <w:r w:rsidRPr="00C84D61">
        <w:rPr>
          <w:rFonts w:eastAsia="SimSun"/>
          <w:strike/>
          <w:kern w:val="2"/>
          <w:sz w:val="20"/>
          <w:szCs w:val="20"/>
          <w:lang w:val="en-US"/>
        </w:rPr>
        <w:t xml:space="preserve"> = T</w:t>
      </w:r>
      <w:r w:rsidRPr="00C84D61">
        <w:rPr>
          <w:rFonts w:eastAsia="SimSun"/>
          <w:strike/>
          <w:kern w:val="2"/>
          <w:sz w:val="20"/>
          <w:szCs w:val="20"/>
          <w:vertAlign w:val="subscript"/>
          <w:lang w:val="en-US"/>
        </w:rPr>
        <w:t>Event_DU</w:t>
      </w:r>
      <w:r w:rsidRPr="00C84D61">
        <w:rPr>
          <w:rFonts w:eastAsia="SimSun"/>
          <w:strike/>
          <w:kern w:val="2"/>
          <w:sz w:val="20"/>
          <w:szCs w:val="20"/>
          <w:lang w:val="en-US"/>
        </w:rPr>
        <w:t xml:space="preserve"> + T</w:t>
      </w:r>
      <w:r w:rsidRPr="00C84D61">
        <w:rPr>
          <w:rFonts w:eastAsia="SimSun"/>
          <w:strike/>
          <w:kern w:val="2"/>
          <w:sz w:val="20"/>
          <w:szCs w:val="20"/>
          <w:vertAlign w:val="subscript"/>
          <w:lang w:val="en-US"/>
        </w:rPr>
        <w:t>measure</w:t>
      </w:r>
      <w:r w:rsidRPr="00C84D61">
        <w:rPr>
          <w:rFonts w:eastAsia="SimSun"/>
          <w:strike/>
          <w:kern w:val="2"/>
          <w:sz w:val="20"/>
          <w:szCs w:val="20"/>
          <w:lang w:val="en-US"/>
        </w:rPr>
        <w:t xml:space="preserve"> + T</w:t>
      </w:r>
      <w:r w:rsidRPr="00C84D61">
        <w:rPr>
          <w:rFonts w:eastAsia="SimSun"/>
          <w:strike/>
          <w:kern w:val="2"/>
          <w:sz w:val="20"/>
          <w:szCs w:val="20"/>
          <w:vertAlign w:val="subscript"/>
          <w:lang w:val="en-US"/>
        </w:rPr>
        <w:t>LTM_execution</w:t>
      </w:r>
      <w:r w:rsidRPr="00C84D61">
        <w:rPr>
          <w:rFonts w:eastAsia="SimSun"/>
          <w:strike/>
          <w:kern w:val="2"/>
          <w:sz w:val="20"/>
          <w:szCs w:val="20"/>
          <w:lang w:val="en-US"/>
        </w:rPr>
        <w:t xml:space="preserve"> + T</w:t>
      </w:r>
      <w:r w:rsidRPr="00C84D61">
        <w:rPr>
          <w:rFonts w:eastAsia="SimSun"/>
          <w:strike/>
          <w:kern w:val="2"/>
          <w:sz w:val="20"/>
          <w:szCs w:val="20"/>
          <w:vertAlign w:val="subscript"/>
          <w:lang w:val="en-US"/>
        </w:rPr>
        <w:t>LTM-interrupt.</w:t>
      </w:r>
      <w:r w:rsidRPr="00C84D61">
        <w:rPr>
          <w:rFonts w:eastAsiaTheme="minorEastAsia" w:hint="eastAsia"/>
          <w:strike/>
          <w:sz w:val="20"/>
          <w:szCs w:val="20"/>
          <w:lang w:val="en-US"/>
        </w:rPr>
        <w:t xml:space="preserve"> (CMCC)</w:t>
      </w:r>
    </w:p>
    <w:p w14:paraId="033EE5B2"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3</w:t>
      </w:r>
      <w:r w:rsidRPr="00C84D61">
        <w:rPr>
          <w:rFonts w:eastAsia="SimSun"/>
          <w:strike/>
          <w:color w:val="000000" w:themeColor="text1"/>
          <w:sz w:val="20"/>
          <w:szCs w:val="20"/>
          <w:lang w:val="en-US"/>
        </w:rPr>
        <w:t>:</w:t>
      </w:r>
      <w:r w:rsidRPr="00C84D61">
        <w:rPr>
          <w:rFonts w:eastAsia="SimSun" w:hint="eastAsia"/>
          <w:strike/>
          <w:color w:val="000000" w:themeColor="text1"/>
          <w:sz w:val="20"/>
          <w:szCs w:val="20"/>
          <w:lang w:val="en-US"/>
        </w:rPr>
        <w:t xml:space="preserve"> </w:t>
      </w:r>
      <w:r w:rsidRPr="00C84D61">
        <w:rPr>
          <w:strike/>
          <w:sz w:val="20"/>
          <w:szCs w:val="20"/>
          <w:lang w:val="en-US"/>
        </w:rPr>
        <w:t>D</w:t>
      </w:r>
      <w:r w:rsidRPr="00C84D61">
        <w:rPr>
          <w:strike/>
          <w:sz w:val="20"/>
          <w:szCs w:val="20"/>
          <w:vertAlign w:val="subscript"/>
          <w:lang w:val="en-US"/>
        </w:rPr>
        <w:t>CLTM</w:t>
      </w:r>
      <w:r w:rsidRPr="00C84D61">
        <w:rPr>
          <w:strike/>
          <w:sz w:val="20"/>
          <w:szCs w:val="20"/>
          <w:lang w:val="en-US"/>
        </w:rPr>
        <w:t xml:space="preserve"> = T</w:t>
      </w:r>
      <w:r w:rsidRPr="00C84D61">
        <w:rPr>
          <w:strike/>
          <w:sz w:val="20"/>
          <w:szCs w:val="20"/>
          <w:vertAlign w:val="subscript"/>
          <w:lang w:val="en-US"/>
        </w:rPr>
        <w:t>RRC</w:t>
      </w:r>
      <w:r w:rsidRPr="00C84D61">
        <w:rPr>
          <w:strike/>
          <w:sz w:val="20"/>
          <w:szCs w:val="20"/>
          <w:lang w:val="en-US"/>
        </w:rPr>
        <w:t xml:space="preserve"> + </w:t>
      </w:r>
      <w:r w:rsidRPr="00C84D61">
        <w:rPr>
          <w:iCs/>
          <w:strike/>
          <w:sz w:val="20"/>
          <w:szCs w:val="20"/>
          <w:lang w:val="en-US"/>
        </w:rPr>
        <w:t>T</w:t>
      </w:r>
      <w:r w:rsidRPr="00C84D61">
        <w:rPr>
          <w:iCs/>
          <w:strike/>
          <w:sz w:val="20"/>
          <w:szCs w:val="20"/>
          <w:vertAlign w:val="subscript"/>
          <w:lang w:val="en-US"/>
        </w:rPr>
        <w:t>Event_DU</w:t>
      </w:r>
      <w:r w:rsidRPr="00C84D61">
        <w:rPr>
          <w:iCs/>
          <w:strike/>
          <w:sz w:val="20"/>
          <w:szCs w:val="20"/>
          <w:lang w:val="en-US"/>
        </w:rPr>
        <w:t xml:space="preserve"> + </w:t>
      </w:r>
      <w:r w:rsidRPr="00C84D61">
        <w:rPr>
          <w:strike/>
          <w:sz w:val="20"/>
          <w:szCs w:val="20"/>
          <w:lang w:val="en-US"/>
        </w:rPr>
        <w:t>T</w:t>
      </w:r>
      <w:r w:rsidRPr="00C84D61">
        <w:rPr>
          <w:strike/>
          <w:sz w:val="20"/>
          <w:szCs w:val="20"/>
          <w:vertAlign w:val="subscript"/>
          <w:lang w:val="en-US"/>
        </w:rPr>
        <w:t>measure</w:t>
      </w:r>
      <w:r w:rsidRPr="00C84D61">
        <w:rPr>
          <w:strike/>
          <w:sz w:val="20"/>
          <w:szCs w:val="20"/>
          <w:lang w:val="en-US"/>
        </w:rPr>
        <w:t xml:space="preserve"> + </w:t>
      </w:r>
      <w:r w:rsidRPr="00C84D61">
        <w:rPr>
          <w:rFonts w:eastAsiaTheme="minorEastAsia"/>
          <w:strike/>
          <w:sz w:val="20"/>
          <w:szCs w:val="20"/>
          <w:lang w:val="en-US"/>
        </w:rPr>
        <w:t>T</w:t>
      </w:r>
      <w:r w:rsidRPr="00C84D61">
        <w:rPr>
          <w:rFonts w:eastAsiaTheme="minorEastAsia"/>
          <w:strike/>
          <w:sz w:val="20"/>
          <w:szCs w:val="20"/>
          <w:vertAlign w:val="subscript"/>
          <w:lang w:val="en-US"/>
        </w:rPr>
        <w:t>LTM-interrupt</w:t>
      </w:r>
      <w:r w:rsidRPr="00C84D61">
        <w:rPr>
          <w:strike/>
          <w:sz w:val="20"/>
          <w:szCs w:val="20"/>
          <w:lang w:val="en-US"/>
        </w:rPr>
        <w:t xml:space="preserve"> + T</w:t>
      </w:r>
      <w:r w:rsidRPr="00C84D61">
        <w:rPr>
          <w:strike/>
          <w:sz w:val="20"/>
          <w:szCs w:val="20"/>
          <w:vertAlign w:val="subscript"/>
          <w:lang w:val="en-US"/>
        </w:rPr>
        <w:t>CLTM_executio</w:t>
      </w:r>
      <w:r w:rsidRPr="00C84D61">
        <w:rPr>
          <w:rFonts w:eastAsiaTheme="minorEastAsia"/>
          <w:strike/>
          <w:sz w:val="20"/>
          <w:szCs w:val="20"/>
          <w:vertAlign w:val="subscript"/>
          <w:lang w:val="en-US"/>
        </w:rPr>
        <w:t>n</w:t>
      </w:r>
      <w:r w:rsidRPr="00C84D61">
        <w:rPr>
          <w:rFonts w:eastAsiaTheme="minorEastAsia" w:hint="eastAsia"/>
          <w:strike/>
          <w:sz w:val="20"/>
          <w:szCs w:val="20"/>
          <w:vertAlign w:val="subscript"/>
          <w:lang w:val="en-US"/>
        </w:rPr>
        <w:t xml:space="preserve">. </w:t>
      </w:r>
      <w:r w:rsidRPr="00C84D61">
        <w:rPr>
          <w:rFonts w:eastAsiaTheme="minorEastAsia" w:hint="eastAsia"/>
          <w:strike/>
          <w:sz w:val="20"/>
          <w:szCs w:val="20"/>
          <w:lang w:val="en-US"/>
        </w:rPr>
        <w:t>(Apple)</w:t>
      </w:r>
    </w:p>
    <w:p w14:paraId="1EFE8A2C" w14:textId="77777777" w:rsidR="00F215D1" w:rsidRPr="00C84D61" w:rsidRDefault="00F215D1" w:rsidP="00F215D1">
      <w:pPr>
        <w:pStyle w:val="ListParagraph"/>
        <w:numPr>
          <w:ilvl w:val="1"/>
          <w:numId w:val="26"/>
        </w:numPr>
        <w:spacing w:after="120"/>
        <w:ind w:firstLineChars="0"/>
        <w:rPr>
          <w:strike/>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4</w:t>
      </w:r>
      <w:r w:rsidRPr="00C84D61">
        <w:rPr>
          <w:rFonts w:eastAsia="SimSun"/>
          <w:strike/>
          <w:color w:val="000000" w:themeColor="text1"/>
          <w:sz w:val="20"/>
          <w:szCs w:val="20"/>
          <w:lang w:val="en-US"/>
        </w:rPr>
        <w:t>:</w:t>
      </w:r>
      <w:r w:rsidRPr="00C84D61">
        <w:rPr>
          <w:rFonts w:eastAsia="SimSun" w:hint="eastAsia"/>
          <w:strike/>
          <w:color w:val="000000" w:themeColor="text1"/>
          <w:sz w:val="20"/>
          <w:szCs w:val="20"/>
          <w:lang w:val="en-US"/>
        </w:rPr>
        <w:t xml:space="preserve"> </w:t>
      </w:r>
      <w:r w:rsidRPr="00C84D61">
        <w:rPr>
          <w:rFonts w:eastAsia="SimSun"/>
          <w:strike/>
          <w:color w:val="000000" w:themeColor="text1"/>
          <w:sz w:val="20"/>
          <w:szCs w:val="20"/>
          <w:lang w:val="en-US"/>
        </w:rPr>
        <w:t>D</w:t>
      </w:r>
      <w:r w:rsidRPr="00C84D61">
        <w:rPr>
          <w:rFonts w:eastAsia="SimSun"/>
          <w:strike/>
          <w:color w:val="000000" w:themeColor="text1"/>
          <w:sz w:val="20"/>
          <w:szCs w:val="20"/>
          <w:vertAlign w:val="subscript"/>
          <w:lang w:val="en-US"/>
        </w:rPr>
        <w:t>CLTM</w:t>
      </w:r>
      <w:r w:rsidRPr="00C84D61">
        <w:rPr>
          <w:rFonts w:eastAsia="SimSun"/>
          <w:strike/>
          <w:color w:val="000000" w:themeColor="text1"/>
          <w:sz w:val="20"/>
          <w:szCs w:val="20"/>
          <w:lang w:val="en-US"/>
        </w:rPr>
        <w:t xml:space="preserve"> = T</w:t>
      </w:r>
      <w:r w:rsidRPr="00C84D61">
        <w:rPr>
          <w:rFonts w:eastAsia="SimSun"/>
          <w:strike/>
          <w:color w:val="000000" w:themeColor="text1"/>
          <w:sz w:val="20"/>
          <w:szCs w:val="20"/>
          <w:vertAlign w:val="subscript"/>
          <w:lang w:val="en-US"/>
        </w:rPr>
        <w:t>LTM_event_DU</w:t>
      </w:r>
      <w:r w:rsidRPr="00C84D61">
        <w:rPr>
          <w:rFonts w:eastAsia="SimSun"/>
          <w:strike/>
          <w:color w:val="000000" w:themeColor="text1"/>
          <w:sz w:val="20"/>
          <w:szCs w:val="20"/>
          <w:lang w:val="en-US"/>
        </w:rPr>
        <w:t xml:space="preserve"> + T</w:t>
      </w:r>
      <w:r w:rsidRPr="00C84D61">
        <w:rPr>
          <w:rFonts w:eastAsia="SimSun"/>
          <w:strike/>
          <w:color w:val="000000" w:themeColor="text1"/>
          <w:sz w:val="20"/>
          <w:szCs w:val="20"/>
          <w:vertAlign w:val="subscript"/>
          <w:lang w:val="en-US"/>
        </w:rPr>
        <w:t>LTM_measure</w:t>
      </w:r>
      <w:r w:rsidRPr="00C84D61">
        <w:rPr>
          <w:rFonts w:eastAsia="SimSun"/>
          <w:strike/>
          <w:color w:val="000000" w:themeColor="text1"/>
          <w:sz w:val="20"/>
          <w:szCs w:val="20"/>
          <w:lang w:val="en-US"/>
        </w:rPr>
        <w:t xml:space="preserve"> + T</w:t>
      </w:r>
      <w:r w:rsidRPr="00C84D61">
        <w:rPr>
          <w:rFonts w:eastAsia="SimSun"/>
          <w:strike/>
          <w:color w:val="000000" w:themeColor="text1"/>
          <w:sz w:val="20"/>
          <w:szCs w:val="20"/>
          <w:vertAlign w:val="subscript"/>
          <w:lang w:val="en-US"/>
        </w:rPr>
        <w:t>LTM-processing</w:t>
      </w:r>
      <w:r w:rsidRPr="00C84D61">
        <w:rPr>
          <w:rFonts w:eastAsia="SimSun"/>
          <w:strike/>
          <w:color w:val="000000" w:themeColor="text1"/>
          <w:sz w:val="20"/>
          <w:szCs w:val="20"/>
          <w:lang w:val="en-US"/>
        </w:rPr>
        <w:t xml:space="preserve"> + T</w:t>
      </w:r>
      <w:r w:rsidRPr="00C84D61">
        <w:rPr>
          <w:rFonts w:eastAsia="SimSun"/>
          <w:strike/>
          <w:color w:val="000000" w:themeColor="text1"/>
          <w:sz w:val="20"/>
          <w:szCs w:val="20"/>
          <w:vertAlign w:val="subscript"/>
          <w:lang w:val="en-US"/>
        </w:rPr>
        <w:t>LTM-IU</w:t>
      </w:r>
      <w:r w:rsidRPr="00C84D61">
        <w:rPr>
          <w:rFonts w:eastAsia="SimSun" w:hint="eastAsia"/>
          <w:strike/>
          <w:color w:val="000000" w:themeColor="text1"/>
          <w:sz w:val="20"/>
          <w:szCs w:val="20"/>
          <w:lang w:val="en-US"/>
        </w:rPr>
        <w:t>. (Nokia)</w:t>
      </w:r>
    </w:p>
    <w:p w14:paraId="26078FC8" w14:textId="77777777" w:rsidR="00F215D1" w:rsidRPr="00C84D61" w:rsidRDefault="00F215D1" w:rsidP="00F215D1">
      <w:pPr>
        <w:pStyle w:val="ListParagraph"/>
        <w:numPr>
          <w:ilvl w:val="2"/>
          <w:numId w:val="26"/>
        </w:numPr>
        <w:spacing w:after="120"/>
        <w:ind w:firstLineChars="0"/>
        <w:rPr>
          <w:strike/>
          <w:lang w:val="en-US"/>
        </w:rPr>
      </w:pPr>
      <w:r w:rsidRPr="00C84D61" w:rsidDel="00723FE7">
        <w:rPr>
          <w:rFonts w:eastAsiaTheme="minorEastAsia"/>
          <w:strike/>
          <w:sz w:val="20"/>
          <w:szCs w:val="20"/>
          <w:lang w:val="en-US"/>
        </w:rPr>
        <w:t xml:space="preserve"> need of T</w:t>
      </w:r>
      <w:r w:rsidRPr="00C84D61" w:rsidDel="00723FE7">
        <w:rPr>
          <w:rFonts w:eastAsiaTheme="minorEastAsia"/>
          <w:strike/>
          <w:sz w:val="20"/>
          <w:szCs w:val="20"/>
          <w:vertAlign w:val="subscript"/>
          <w:lang w:val="en-US"/>
        </w:rPr>
        <w:t>LTM-RRC-processing</w:t>
      </w:r>
      <w:r w:rsidRPr="00C84D61" w:rsidDel="00723FE7">
        <w:rPr>
          <w:rFonts w:eastAsiaTheme="minorEastAsia"/>
          <w:strike/>
          <w:sz w:val="20"/>
          <w:szCs w:val="20"/>
          <w:lang w:val="en-US"/>
        </w:rPr>
        <w:t>, T</w:t>
      </w:r>
      <w:r w:rsidRPr="00C84D61" w:rsidDel="00723FE7">
        <w:rPr>
          <w:rFonts w:eastAsiaTheme="minorEastAsia"/>
          <w:strike/>
          <w:sz w:val="20"/>
          <w:szCs w:val="20"/>
          <w:vertAlign w:val="subscript"/>
          <w:lang w:val="en-US"/>
        </w:rPr>
        <w:t>first-RS</w:t>
      </w:r>
      <w:r w:rsidRPr="00C84D61" w:rsidDel="00723FE7">
        <w:rPr>
          <w:rFonts w:eastAsiaTheme="minorEastAsia"/>
          <w:strike/>
          <w:sz w:val="20"/>
          <w:szCs w:val="20"/>
          <w:lang w:val="en-US"/>
        </w:rPr>
        <w:t>, T</w:t>
      </w:r>
      <w:r w:rsidRPr="00C84D61" w:rsidDel="00723FE7">
        <w:rPr>
          <w:rFonts w:eastAsiaTheme="minorEastAsia"/>
          <w:strike/>
          <w:sz w:val="20"/>
          <w:szCs w:val="20"/>
          <w:vertAlign w:val="subscript"/>
          <w:lang w:val="en-US"/>
        </w:rPr>
        <w:t>RS-proc</w:t>
      </w:r>
      <w:r w:rsidRPr="00C84D61" w:rsidDel="00723FE7">
        <w:rPr>
          <w:rFonts w:eastAsiaTheme="minorEastAsia"/>
          <w:strike/>
          <w:sz w:val="20"/>
          <w:szCs w:val="20"/>
          <w:lang w:val="en-US"/>
        </w:rPr>
        <w:t xml:space="preserve"> and any additional components in the cell switch delay depends on when DL sync and ASN.1 decoding are to happen, which may depend on RAN1/2 CLTM design. (Nokia)</w:t>
      </w:r>
    </w:p>
    <w:p w14:paraId="0B23B550"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5: At least the de</w:t>
      </w:r>
      <w:r w:rsidRPr="00C84D61">
        <w:rPr>
          <w:rFonts w:eastAsia="SimSun"/>
          <w:strike/>
          <w:color w:val="000000" w:themeColor="text1"/>
          <w:sz w:val="20"/>
          <w:szCs w:val="20"/>
          <w:lang w:val="en-US"/>
        </w:rPr>
        <w:t>lay uncertainty</w:t>
      </w:r>
      <w:r w:rsidRPr="00C84D61">
        <w:rPr>
          <w:rFonts w:eastAsia="SimSun" w:hint="eastAsia"/>
          <w:strike/>
          <w:color w:val="000000" w:themeColor="text1"/>
          <w:sz w:val="20"/>
          <w:szCs w:val="20"/>
          <w:lang w:val="en-US"/>
        </w:rPr>
        <w:t xml:space="preserve"> (</w:t>
      </w:r>
      <w:r w:rsidRPr="00C84D61">
        <w:rPr>
          <w:iCs/>
          <w:strike/>
          <w:sz w:val="20"/>
          <w:szCs w:val="20"/>
          <w:lang w:val="en-US"/>
        </w:rPr>
        <w:t>T</w:t>
      </w:r>
      <w:r w:rsidRPr="00C84D61">
        <w:rPr>
          <w:iCs/>
          <w:strike/>
          <w:sz w:val="20"/>
          <w:szCs w:val="20"/>
          <w:vertAlign w:val="subscript"/>
          <w:lang w:val="en-US"/>
        </w:rPr>
        <w:t>Event_DU</w:t>
      </w:r>
      <w:r w:rsidRPr="00C84D61">
        <w:rPr>
          <w:rFonts w:eastAsia="SimSun" w:hint="eastAsia"/>
          <w:strike/>
          <w:color w:val="000000" w:themeColor="text1"/>
          <w:sz w:val="20"/>
          <w:szCs w:val="20"/>
          <w:lang w:val="en-US"/>
        </w:rPr>
        <w:t>)</w:t>
      </w:r>
      <w:r w:rsidRPr="00C84D61">
        <w:rPr>
          <w:rFonts w:eastAsia="SimSun"/>
          <w:strike/>
          <w:color w:val="000000" w:themeColor="text1"/>
          <w:sz w:val="20"/>
          <w:szCs w:val="20"/>
          <w:lang w:val="en-US"/>
        </w:rPr>
        <w:t>, the measurements time</w:t>
      </w:r>
      <w:r w:rsidRPr="00C84D61">
        <w:rPr>
          <w:rFonts w:eastAsia="SimSun" w:hint="eastAsia"/>
          <w:strike/>
          <w:color w:val="000000" w:themeColor="text1"/>
          <w:sz w:val="20"/>
          <w:szCs w:val="20"/>
          <w:lang w:val="en-US"/>
        </w:rPr>
        <w:t xml:space="preserve"> (</w:t>
      </w:r>
      <w:r w:rsidRPr="00C84D61">
        <w:rPr>
          <w:bCs/>
          <w:strike/>
          <w:sz w:val="20"/>
          <w:szCs w:val="20"/>
          <w:lang w:val="en-US"/>
        </w:rPr>
        <w:t>T</w:t>
      </w:r>
      <w:r w:rsidRPr="00C84D61">
        <w:rPr>
          <w:bCs/>
          <w:strike/>
          <w:sz w:val="20"/>
          <w:szCs w:val="20"/>
          <w:vertAlign w:val="subscript"/>
          <w:lang w:val="en-US"/>
        </w:rPr>
        <w:t>measure</w:t>
      </w:r>
      <w:r w:rsidRPr="00C84D61">
        <w:rPr>
          <w:rFonts w:eastAsia="SimSun" w:hint="eastAsia"/>
          <w:strike/>
          <w:color w:val="000000" w:themeColor="text1"/>
          <w:sz w:val="20"/>
          <w:szCs w:val="20"/>
          <w:lang w:val="en-US"/>
        </w:rPr>
        <w:t>)</w:t>
      </w:r>
      <w:r w:rsidRPr="00C84D61">
        <w:rPr>
          <w:rFonts w:eastAsia="SimSun"/>
          <w:strike/>
          <w:color w:val="000000" w:themeColor="text1"/>
          <w:sz w:val="20"/>
          <w:szCs w:val="20"/>
          <w:lang w:val="en-US"/>
        </w:rPr>
        <w:t xml:space="preserve"> and the conditional execution preparation tim</w:t>
      </w:r>
      <w:r w:rsidRPr="00C84D61">
        <w:rPr>
          <w:rFonts w:eastAsia="SimSun"/>
          <w:strike/>
          <w:sz w:val="20"/>
          <w:szCs w:val="20"/>
          <w:lang w:val="en-US"/>
        </w:rPr>
        <w:t>e</w:t>
      </w:r>
      <w:r w:rsidRPr="00C84D61">
        <w:rPr>
          <w:rFonts w:eastAsia="SimSun" w:hint="eastAsia"/>
          <w:strike/>
          <w:sz w:val="20"/>
          <w:szCs w:val="20"/>
          <w:lang w:val="en-US"/>
        </w:rPr>
        <w:t xml:space="preserve"> (</w:t>
      </w:r>
      <w:r w:rsidRPr="00C84D61">
        <w:rPr>
          <w:rFonts w:eastAsia="Times New Roman"/>
          <w:strike/>
          <w:sz w:val="20"/>
          <w:szCs w:val="20"/>
          <w:lang w:val="en-GB" w:eastAsia="en-GB"/>
        </w:rPr>
        <w:t>T</w:t>
      </w:r>
      <w:r w:rsidRPr="00C84D61">
        <w:rPr>
          <w:rFonts w:eastAsia="Times New Roman"/>
          <w:strike/>
          <w:sz w:val="20"/>
          <w:szCs w:val="20"/>
          <w:vertAlign w:val="subscript"/>
          <w:lang w:val="en-GB" w:eastAsia="en-GB"/>
        </w:rPr>
        <w:t>C</w:t>
      </w:r>
      <w:r w:rsidRPr="00C84D61">
        <w:rPr>
          <w:rFonts w:eastAsiaTheme="minorEastAsia" w:hint="eastAsia"/>
          <w:strike/>
          <w:sz w:val="20"/>
          <w:szCs w:val="20"/>
          <w:vertAlign w:val="subscript"/>
          <w:lang w:val="en-GB"/>
        </w:rPr>
        <w:t>LTM</w:t>
      </w:r>
      <w:r w:rsidRPr="00C84D61">
        <w:rPr>
          <w:rFonts w:eastAsia="Times New Roman"/>
          <w:strike/>
          <w:sz w:val="20"/>
          <w:szCs w:val="20"/>
          <w:vertAlign w:val="subscript"/>
          <w:lang w:val="en-GB" w:eastAsia="en-GB"/>
        </w:rPr>
        <w:t>_execution</w:t>
      </w:r>
      <w:r w:rsidRPr="00C84D61">
        <w:rPr>
          <w:rFonts w:eastAsia="SimSun" w:hint="eastAsia"/>
          <w:strike/>
          <w:sz w:val="20"/>
          <w:szCs w:val="20"/>
          <w:lang w:val="en-US"/>
        </w:rPr>
        <w:t>)</w:t>
      </w:r>
      <w:r w:rsidRPr="00C84D61">
        <w:rPr>
          <w:rFonts w:eastAsia="SimSun"/>
          <w:strike/>
          <w:sz w:val="20"/>
          <w:szCs w:val="20"/>
          <w:lang w:val="en-US"/>
        </w:rPr>
        <w:t xml:space="preserve"> also</w:t>
      </w:r>
      <w:r w:rsidRPr="00C84D61">
        <w:rPr>
          <w:rFonts w:eastAsia="SimSun"/>
          <w:strike/>
          <w:color w:val="000000" w:themeColor="text1"/>
          <w:sz w:val="20"/>
          <w:szCs w:val="20"/>
          <w:lang w:val="en-US"/>
        </w:rPr>
        <w:t xml:space="preserve"> need to be considered for Rel-19 conditional LTM Cell Switch delay.</w:t>
      </w:r>
      <w:r w:rsidRPr="00C84D61">
        <w:rPr>
          <w:rFonts w:eastAsia="SimSun" w:hint="eastAsia"/>
          <w:strike/>
          <w:color w:val="000000" w:themeColor="text1"/>
          <w:sz w:val="20"/>
          <w:szCs w:val="20"/>
          <w:lang w:val="en-US"/>
        </w:rPr>
        <w:t xml:space="preserve"> (C</w:t>
      </w:r>
      <w:r w:rsidRPr="00C84D61">
        <w:rPr>
          <w:rFonts w:eastAsia="SimSun"/>
          <w:strike/>
          <w:color w:val="000000" w:themeColor="text1"/>
          <w:sz w:val="20"/>
          <w:szCs w:val="20"/>
          <w:lang w:val="en-US"/>
        </w:rPr>
        <w:t>ATT)</w:t>
      </w:r>
    </w:p>
    <w:p w14:paraId="73EF86BD" w14:textId="77777777" w:rsidR="00F215D1" w:rsidRPr="00C84D61" w:rsidDel="00723FE7" w:rsidRDefault="00F215D1" w:rsidP="00F215D1">
      <w:pPr>
        <w:pStyle w:val="ListParagraph"/>
        <w:numPr>
          <w:ilvl w:val="1"/>
          <w:numId w:val="26"/>
        </w:numPr>
        <w:spacing w:after="120"/>
        <w:ind w:firstLineChars="0"/>
        <w:rPr>
          <w:rFonts w:eastAsia="SimSun"/>
          <w:strike/>
          <w:color w:val="000000" w:themeColor="text1"/>
          <w:sz w:val="20"/>
          <w:szCs w:val="20"/>
          <w:lang w:val="en-US"/>
        </w:rPr>
      </w:pPr>
    </w:p>
    <w:p w14:paraId="47110835"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lastRenderedPageBreak/>
        <w:t>Recommended WF</w:t>
      </w:r>
    </w:p>
    <w:p w14:paraId="7374A35B"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5CABCC8C" w14:textId="77777777" w:rsidR="00F215D1" w:rsidRPr="00C84D61" w:rsidRDefault="00F215D1" w:rsidP="00F215D1">
      <w:pPr>
        <w:spacing w:after="120"/>
        <w:rPr>
          <w:rFonts w:eastAsia="SimSun"/>
          <w:strike/>
          <w:color w:val="000000" w:themeColor="text1"/>
          <w:sz w:val="20"/>
          <w:szCs w:val="20"/>
          <w:lang w:val="en-US"/>
        </w:rPr>
      </w:pPr>
    </w:p>
    <w:p w14:paraId="45D305AE"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5</w:t>
      </w:r>
      <w:r w:rsidRPr="00C84D61">
        <w:rPr>
          <w:strike/>
        </w:rPr>
        <w:t>: T</w:t>
      </w:r>
      <w:r w:rsidRPr="00C84D61">
        <w:rPr>
          <w:strike/>
          <w:vertAlign w:val="subscript"/>
        </w:rPr>
        <w:t>RRC</w:t>
      </w:r>
    </w:p>
    <w:p w14:paraId="4B8DB07D"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15B881CE"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1</w:t>
      </w:r>
      <w:r w:rsidRPr="00C84D61">
        <w:rPr>
          <w:rFonts w:eastAsia="SimSun"/>
          <w:strike/>
          <w:color w:val="000000" w:themeColor="text1"/>
          <w:sz w:val="20"/>
          <w:szCs w:val="20"/>
          <w:lang w:val="en-US"/>
        </w:rPr>
        <w:t xml:space="preserve">: </w:t>
      </w:r>
      <w:r w:rsidRPr="00C84D61">
        <w:rPr>
          <w:strike/>
          <w:sz w:val="20"/>
          <w:szCs w:val="20"/>
          <w:lang w:val="en-US"/>
        </w:rPr>
        <w:t>T</w:t>
      </w:r>
      <w:r w:rsidRPr="00C84D61">
        <w:rPr>
          <w:strike/>
          <w:sz w:val="20"/>
          <w:szCs w:val="20"/>
          <w:vertAlign w:val="subscript"/>
          <w:lang w:val="en-US"/>
        </w:rPr>
        <w:t>RRC</w:t>
      </w:r>
      <w:r w:rsidRPr="00C84D61">
        <w:rPr>
          <w:rFonts w:eastAsiaTheme="minorEastAsia"/>
          <w:strike/>
          <w:sz w:val="20"/>
          <w:szCs w:val="20"/>
          <w:lang w:val="en-US"/>
        </w:rPr>
        <w:t xml:space="preserve"> is the RRC procedure delay defined in clause 12 in TS 38.331. (</w:t>
      </w:r>
      <w:r w:rsidRPr="00C84D61">
        <w:rPr>
          <w:rFonts w:eastAsiaTheme="minorEastAsia" w:hint="eastAsia"/>
          <w:strike/>
          <w:sz w:val="20"/>
          <w:szCs w:val="20"/>
          <w:lang w:val="en-US"/>
        </w:rPr>
        <w:t xml:space="preserve">CTC, </w:t>
      </w:r>
      <w:r w:rsidRPr="00C84D61">
        <w:rPr>
          <w:rFonts w:eastAsiaTheme="minorEastAsia"/>
          <w:strike/>
          <w:sz w:val="20"/>
          <w:szCs w:val="20"/>
          <w:lang w:val="en-US"/>
        </w:rPr>
        <w:t>Apple)</w:t>
      </w:r>
    </w:p>
    <w:p w14:paraId="62587FDE"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Recommended WF</w:t>
      </w:r>
    </w:p>
    <w:p w14:paraId="782E6526"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26EB6C86" w14:textId="77777777" w:rsidR="00F215D1" w:rsidRPr="00C84D61" w:rsidRDefault="00F215D1" w:rsidP="00F215D1">
      <w:pPr>
        <w:rPr>
          <w:rFonts w:eastAsiaTheme="minorEastAsia"/>
          <w:b/>
          <w:strike/>
          <w:color w:val="000000" w:themeColor="text1"/>
          <w:sz w:val="20"/>
          <w:szCs w:val="20"/>
          <w:u w:val="single"/>
          <w:vertAlign w:val="subscript"/>
          <w:lang w:val="en-US"/>
        </w:rPr>
      </w:pPr>
    </w:p>
    <w:p w14:paraId="30AF24FA"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6</w:t>
      </w:r>
      <w:r w:rsidRPr="00C84D61">
        <w:rPr>
          <w:strike/>
        </w:rPr>
        <w:t>: T</w:t>
      </w:r>
      <w:r w:rsidRPr="00C84D61">
        <w:rPr>
          <w:strike/>
          <w:vertAlign w:val="subscript"/>
        </w:rPr>
        <w:t>Event_DU</w:t>
      </w:r>
    </w:p>
    <w:p w14:paraId="4A2A4B8F"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53A18464"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1: </w:t>
      </w:r>
      <w:r w:rsidRPr="00C84D61">
        <w:rPr>
          <w:rFonts w:eastAsiaTheme="minorEastAsia"/>
          <w:strike/>
          <w:sz w:val="20"/>
          <w:szCs w:val="20"/>
          <w:lang w:val="en-US"/>
        </w:rPr>
        <w:t>T</w:t>
      </w:r>
      <w:r w:rsidRPr="00C84D61">
        <w:rPr>
          <w:rFonts w:eastAsiaTheme="minorEastAsia"/>
          <w:strike/>
          <w:sz w:val="20"/>
          <w:szCs w:val="20"/>
          <w:vertAlign w:val="subscript"/>
          <w:lang w:val="en-US"/>
        </w:rPr>
        <w:t>Event_DU</w:t>
      </w:r>
      <w:r w:rsidRPr="00C84D61">
        <w:rPr>
          <w:rFonts w:eastAsiaTheme="minorEastAsia"/>
          <w:strike/>
          <w:sz w:val="20"/>
          <w:szCs w:val="20"/>
          <w:lang w:val="en-US"/>
        </w:rPr>
        <w:t xml:space="preserve"> is the delay uncertainty which is the time from when the UE successfully decodes a conditional LTM command until a condition exists at the measurement reference point which will trigger the conditional LTM</w:t>
      </w:r>
      <w:r w:rsidRPr="00C84D61">
        <w:rPr>
          <w:rFonts w:eastAsiaTheme="minorEastAsia"/>
          <w:strike/>
          <w:sz w:val="20"/>
          <w:szCs w:val="20"/>
          <w:vertAlign w:val="subscript"/>
          <w:lang w:val="en-US"/>
        </w:rPr>
        <w:t>.</w:t>
      </w:r>
      <w:r w:rsidRPr="00C84D61">
        <w:rPr>
          <w:rFonts w:eastAsiaTheme="minorEastAsia"/>
          <w:strike/>
          <w:sz w:val="20"/>
          <w:szCs w:val="20"/>
          <w:lang w:val="en-US"/>
        </w:rPr>
        <w:t xml:space="preserve"> (CTC</w:t>
      </w:r>
      <w:r w:rsidRPr="00C84D61">
        <w:rPr>
          <w:rFonts w:eastAsiaTheme="minorEastAsia" w:hint="eastAsia"/>
          <w:strike/>
          <w:sz w:val="20"/>
          <w:szCs w:val="20"/>
          <w:lang w:val="en-US"/>
        </w:rPr>
        <w:t>, Apple</w:t>
      </w:r>
      <w:r w:rsidRPr="00C84D61">
        <w:rPr>
          <w:rFonts w:eastAsiaTheme="minorEastAsia"/>
          <w:strike/>
          <w:sz w:val="20"/>
          <w:szCs w:val="20"/>
          <w:lang w:val="en-US"/>
        </w:rPr>
        <w:t>)</w:t>
      </w:r>
    </w:p>
    <w:p w14:paraId="7660C931" w14:textId="77777777" w:rsidR="00F215D1" w:rsidRPr="00C84D61" w:rsidRDefault="00F215D1" w:rsidP="00F215D1">
      <w:pPr>
        <w:pStyle w:val="ListParagraph"/>
        <w:numPr>
          <w:ilvl w:val="1"/>
          <w:numId w:val="26"/>
        </w:numPr>
        <w:spacing w:after="120"/>
        <w:ind w:left="1077" w:firstLineChars="0" w:hanging="357"/>
        <w:rPr>
          <w:rFonts w:eastAsiaTheme="minorEastAsia"/>
          <w:strike/>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2</w:t>
      </w:r>
      <w:r w:rsidRPr="00C84D61">
        <w:rPr>
          <w:rFonts w:eastAsia="SimSun"/>
          <w:strike/>
          <w:color w:val="000000" w:themeColor="text1"/>
          <w:sz w:val="20"/>
          <w:szCs w:val="20"/>
          <w:lang w:val="en-US"/>
        </w:rPr>
        <w:t xml:space="preserve">: </w:t>
      </w:r>
      <w:r w:rsidRPr="00C84D61">
        <w:rPr>
          <w:rFonts w:eastAsiaTheme="minorEastAsia"/>
          <w:strike/>
          <w:sz w:val="20"/>
          <w:szCs w:val="20"/>
          <w:lang w:val="en-US"/>
        </w:rPr>
        <w:t>T</w:t>
      </w:r>
      <w:r w:rsidRPr="00C84D61">
        <w:rPr>
          <w:rFonts w:eastAsiaTheme="minorEastAsia"/>
          <w:strike/>
          <w:sz w:val="20"/>
          <w:szCs w:val="20"/>
          <w:vertAlign w:val="subscript"/>
          <w:lang w:val="en-US"/>
        </w:rPr>
        <w:t>Event_DU</w:t>
      </w:r>
      <w:r w:rsidRPr="00C84D61">
        <w:rPr>
          <w:rFonts w:eastAsiaTheme="minorEastAsia"/>
          <w:strike/>
          <w:sz w:val="20"/>
          <w:szCs w:val="20"/>
          <w:lang w:val="en-US"/>
        </w:rPr>
        <w:t xml:space="preserve"> is the delay uncertainty which is the time from when UE transmits RRCReconfigurationComplete message confirming the LTM configuration or the RRCReconfigurationcomplete message for the previous cell switch until a condition exists at the measurement reference point which will trigger the conditional LTM</w:t>
      </w:r>
      <w:r w:rsidRPr="00C84D61">
        <w:rPr>
          <w:rFonts w:eastAsiaTheme="minorEastAsia" w:hint="eastAsia"/>
          <w:strike/>
          <w:sz w:val="20"/>
          <w:szCs w:val="20"/>
          <w:lang w:val="en-US"/>
        </w:rPr>
        <w:t xml:space="preserve">. </w:t>
      </w:r>
      <w:r w:rsidRPr="00C84D61">
        <w:rPr>
          <w:rFonts w:eastAsia="SimSun"/>
          <w:strike/>
          <w:kern w:val="2"/>
          <w:sz w:val="20"/>
          <w:szCs w:val="20"/>
          <w:lang w:val="en-US"/>
        </w:rPr>
        <w:t>(CMCC)</w:t>
      </w:r>
    </w:p>
    <w:p w14:paraId="7A1346F9" w14:textId="77777777" w:rsidR="00F215D1" w:rsidRPr="00C84D61" w:rsidRDefault="00F215D1" w:rsidP="00F215D1">
      <w:pPr>
        <w:pStyle w:val="ListParagraph"/>
        <w:numPr>
          <w:ilvl w:val="1"/>
          <w:numId w:val="26"/>
        </w:numPr>
        <w:spacing w:after="120"/>
        <w:ind w:left="1077" w:firstLineChars="0" w:hanging="357"/>
        <w:rPr>
          <w:rFonts w:eastAsiaTheme="minorEastAsia"/>
          <w:strike/>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3</w:t>
      </w:r>
      <w:r w:rsidRPr="00C84D61">
        <w:rPr>
          <w:rFonts w:eastAsia="SimSun"/>
          <w:strike/>
          <w:color w:val="000000" w:themeColor="text1"/>
          <w:sz w:val="20"/>
          <w:szCs w:val="20"/>
          <w:lang w:val="en-US"/>
        </w:rPr>
        <w:t xml:space="preserve">: </w:t>
      </w:r>
      <w:r w:rsidRPr="00C84D61">
        <w:rPr>
          <w:rFonts w:eastAsiaTheme="minorEastAsia" w:hint="eastAsia"/>
          <w:strike/>
          <w:sz w:val="20"/>
          <w:szCs w:val="20"/>
          <w:lang w:val="en-US"/>
        </w:rPr>
        <w:t>W</w:t>
      </w:r>
      <w:r w:rsidRPr="00C84D61">
        <w:rPr>
          <w:rFonts w:eastAsiaTheme="minorEastAsia"/>
          <w:strike/>
          <w:sz w:val="20"/>
          <w:szCs w:val="20"/>
          <w:lang w:val="en-US"/>
        </w:rPr>
        <w:t>ait for more progress in RAN2</w:t>
      </w:r>
      <w:r w:rsidRPr="00C84D61">
        <w:rPr>
          <w:rFonts w:eastAsiaTheme="minorEastAsia" w:hint="eastAsia"/>
          <w:strike/>
          <w:sz w:val="20"/>
          <w:szCs w:val="20"/>
          <w:lang w:val="en-US"/>
        </w:rPr>
        <w:t>. (HW)</w:t>
      </w:r>
    </w:p>
    <w:p w14:paraId="5096A722"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Recommended WF</w:t>
      </w:r>
    </w:p>
    <w:p w14:paraId="3E9693C0"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31AF02C5" w14:textId="77777777" w:rsidR="00F215D1" w:rsidRPr="00C84D61" w:rsidRDefault="00F215D1" w:rsidP="00F215D1">
      <w:pPr>
        <w:rPr>
          <w:rFonts w:eastAsiaTheme="minorEastAsia"/>
          <w:b/>
          <w:strike/>
          <w:color w:val="000000" w:themeColor="text1"/>
          <w:sz w:val="20"/>
          <w:szCs w:val="20"/>
          <w:u w:val="single"/>
          <w:vertAlign w:val="subscript"/>
          <w:lang w:val="en-US"/>
        </w:rPr>
      </w:pPr>
    </w:p>
    <w:p w14:paraId="220A0720"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7</w:t>
      </w:r>
      <w:r w:rsidRPr="00C84D61">
        <w:rPr>
          <w:strike/>
        </w:rPr>
        <w:t>: T</w:t>
      </w:r>
      <w:r w:rsidRPr="00C84D61">
        <w:rPr>
          <w:strike/>
          <w:vertAlign w:val="subscript"/>
        </w:rPr>
        <w:t>measure</w:t>
      </w:r>
    </w:p>
    <w:p w14:paraId="75C01C01"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65FF5A35"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Theme="minorEastAsia" w:hint="eastAsia"/>
          <w:strike/>
          <w:sz w:val="20"/>
          <w:szCs w:val="20"/>
          <w:lang w:val="en-US"/>
        </w:rPr>
        <w:t xml:space="preserve">Option 1: </w:t>
      </w:r>
      <w:r w:rsidRPr="00C84D61">
        <w:rPr>
          <w:rFonts w:eastAsia="SimSun"/>
          <w:strike/>
          <w:kern w:val="2"/>
          <w:sz w:val="20"/>
          <w:szCs w:val="20"/>
          <w:lang w:val="en-US"/>
        </w:rPr>
        <w:t>T</w:t>
      </w:r>
      <w:r w:rsidRPr="00C84D61">
        <w:rPr>
          <w:rFonts w:eastAsia="SimSun"/>
          <w:strike/>
          <w:kern w:val="2"/>
          <w:sz w:val="20"/>
          <w:szCs w:val="20"/>
          <w:vertAlign w:val="subscript"/>
          <w:lang w:val="en-US"/>
        </w:rPr>
        <w:t>measure</w:t>
      </w:r>
      <w:r w:rsidRPr="00C84D61">
        <w:rPr>
          <w:rFonts w:eastAsia="SimSun"/>
          <w:strike/>
          <w:kern w:val="2"/>
          <w:sz w:val="20"/>
          <w:szCs w:val="20"/>
          <w:lang w:val="en-US"/>
        </w:rPr>
        <w:t xml:space="preserve"> is measurement time. (CMCC)</w:t>
      </w:r>
    </w:p>
    <w:p w14:paraId="1034893C" w14:textId="77777777" w:rsidR="00F215D1" w:rsidRPr="00C84D61" w:rsidRDefault="00F215D1" w:rsidP="00F215D1">
      <w:pPr>
        <w:pStyle w:val="ListParagraph"/>
        <w:numPr>
          <w:ilvl w:val="2"/>
          <w:numId w:val="26"/>
        </w:numPr>
        <w:spacing w:after="120"/>
        <w:ind w:firstLineChars="0"/>
        <w:rPr>
          <w:rFonts w:eastAsia="SimSun"/>
          <w:strike/>
          <w:color w:val="000000" w:themeColor="text1"/>
          <w:sz w:val="20"/>
          <w:szCs w:val="20"/>
          <w:lang w:val="en-US"/>
        </w:rPr>
      </w:pPr>
      <w:r w:rsidRPr="00C84D61">
        <w:rPr>
          <w:rFonts w:eastAsiaTheme="minorEastAsia" w:hint="eastAsia"/>
          <w:strike/>
          <w:sz w:val="20"/>
          <w:szCs w:val="20"/>
          <w:lang w:val="en-US"/>
        </w:rPr>
        <w:t xml:space="preserve">Option 1a: </w:t>
      </w:r>
      <w:r w:rsidRPr="00C84D61">
        <w:rPr>
          <w:strike/>
          <w:sz w:val="20"/>
          <w:szCs w:val="20"/>
          <w:lang w:val="en-US"/>
        </w:rPr>
        <w:t>T</w:t>
      </w:r>
      <w:r w:rsidRPr="00C84D61">
        <w:rPr>
          <w:strike/>
          <w:sz w:val="20"/>
          <w:szCs w:val="20"/>
          <w:vertAlign w:val="subscript"/>
          <w:lang w:val="en-US"/>
        </w:rPr>
        <w:t>measure</w:t>
      </w:r>
      <w:r w:rsidRPr="00C84D61">
        <w:rPr>
          <w:rFonts w:eastAsiaTheme="minorEastAsia"/>
          <w:strike/>
          <w:sz w:val="20"/>
          <w:szCs w:val="20"/>
          <w:lang w:val="en-US"/>
        </w:rPr>
        <w:t xml:space="preserve"> </w:t>
      </w:r>
      <w:r w:rsidRPr="00C84D61">
        <w:rPr>
          <w:strike/>
          <w:sz w:val="20"/>
          <w:szCs w:val="20"/>
          <w:lang w:val="en-US"/>
        </w:rPr>
        <w:t xml:space="preserve">is defined from the end of </w:t>
      </w:r>
      <w:r w:rsidRPr="00C84D61">
        <w:rPr>
          <w:rFonts w:eastAsiaTheme="minorEastAsia"/>
          <w:iCs/>
          <w:strike/>
          <w:sz w:val="20"/>
          <w:szCs w:val="20"/>
          <w:lang w:val="en-US"/>
        </w:rPr>
        <w:t>T</w:t>
      </w:r>
      <w:r w:rsidRPr="00C84D61">
        <w:rPr>
          <w:rFonts w:eastAsiaTheme="minorEastAsia"/>
          <w:iCs/>
          <w:strike/>
          <w:sz w:val="20"/>
          <w:szCs w:val="20"/>
          <w:vertAlign w:val="subscript"/>
          <w:lang w:val="en-US"/>
        </w:rPr>
        <w:t>TCI-state activate</w:t>
      </w:r>
      <w:r w:rsidRPr="00C84D61">
        <w:rPr>
          <w:strike/>
          <w:sz w:val="20"/>
          <w:szCs w:val="20"/>
          <w:lang w:val="en-US"/>
        </w:rPr>
        <w:t xml:space="preserve"> until UE executes </w:t>
      </w:r>
      <w:r w:rsidRPr="00C84D61">
        <w:rPr>
          <w:rFonts w:eastAsiaTheme="minorEastAsia"/>
          <w:strike/>
          <w:sz w:val="20"/>
          <w:szCs w:val="20"/>
          <w:lang w:val="en-US"/>
        </w:rPr>
        <w:t>LTM</w:t>
      </w:r>
      <w:r w:rsidRPr="00C84D61">
        <w:rPr>
          <w:strike/>
          <w:sz w:val="20"/>
          <w:szCs w:val="20"/>
          <w:lang w:val="en-US"/>
        </w:rPr>
        <w:t xml:space="preserve"> to a target cell and interruption time starts</w:t>
      </w:r>
      <w:r w:rsidRPr="00C84D61">
        <w:rPr>
          <w:rFonts w:eastAsiaTheme="minorEastAsia"/>
          <w:strike/>
          <w:sz w:val="20"/>
          <w:szCs w:val="20"/>
          <w:vertAlign w:val="subscript"/>
          <w:lang w:val="en-US"/>
        </w:rPr>
        <w:t>.</w:t>
      </w:r>
      <w:r w:rsidRPr="00C84D61">
        <w:rPr>
          <w:rFonts w:eastAsiaTheme="minorEastAsia"/>
          <w:strike/>
          <w:sz w:val="20"/>
          <w:szCs w:val="20"/>
          <w:lang w:val="en-US"/>
        </w:rPr>
        <w:t xml:space="preserve"> (CTC)</w:t>
      </w:r>
    </w:p>
    <w:p w14:paraId="4A817E71" w14:textId="77777777" w:rsidR="00F215D1" w:rsidRPr="00C84D61" w:rsidRDefault="00F215D1" w:rsidP="00F215D1">
      <w:pPr>
        <w:pStyle w:val="ListParagraph"/>
        <w:numPr>
          <w:ilvl w:val="2"/>
          <w:numId w:val="26"/>
        </w:numPr>
        <w:spacing w:after="120"/>
        <w:ind w:firstLineChars="0"/>
        <w:rPr>
          <w:rFonts w:eastAsia="SimSun"/>
          <w:strike/>
          <w:color w:val="000000" w:themeColor="text1"/>
          <w:sz w:val="20"/>
          <w:szCs w:val="20"/>
          <w:lang w:val="en-US"/>
        </w:rPr>
      </w:pPr>
      <w:r w:rsidRPr="00C84D61">
        <w:rPr>
          <w:rFonts w:eastAsiaTheme="minorEastAsia" w:hint="eastAsia"/>
          <w:strike/>
          <w:sz w:val="20"/>
          <w:szCs w:val="20"/>
          <w:lang w:val="en-US"/>
        </w:rPr>
        <w:t xml:space="preserve">Option 1b: </w:t>
      </w:r>
      <w:r w:rsidRPr="00C84D61">
        <w:rPr>
          <w:strike/>
          <w:sz w:val="20"/>
          <w:szCs w:val="20"/>
          <w:lang w:val="en-US"/>
        </w:rPr>
        <w:t>T</w:t>
      </w:r>
      <w:r w:rsidRPr="00C84D61">
        <w:rPr>
          <w:strike/>
          <w:sz w:val="20"/>
          <w:szCs w:val="20"/>
          <w:vertAlign w:val="subscript"/>
          <w:lang w:val="en-US"/>
        </w:rPr>
        <w:t>measure</w:t>
      </w:r>
      <w:r w:rsidRPr="00C84D61">
        <w:rPr>
          <w:rFonts w:eastAsiaTheme="minorEastAsia"/>
          <w:strike/>
          <w:sz w:val="20"/>
          <w:szCs w:val="20"/>
          <w:lang w:val="en-US"/>
        </w:rPr>
        <w:t xml:space="preserve"> is the measurements time. It is defined from the end of </w:t>
      </w:r>
      <w:r w:rsidRPr="00C84D61">
        <w:rPr>
          <w:iCs/>
          <w:strike/>
          <w:sz w:val="20"/>
          <w:szCs w:val="20"/>
          <w:lang w:val="en-US"/>
        </w:rPr>
        <w:t>T</w:t>
      </w:r>
      <w:r w:rsidRPr="00C84D61">
        <w:rPr>
          <w:iCs/>
          <w:strike/>
          <w:sz w:val="20"/>
          <w:szCs w:val="20"/>
          <w:vertAlign w:val="subscript"/>
          <w:lang w:val="en-US"/>
        </w:rPr>
        <w:t>Event_DU</w:t>
      </w:r>
      <w:r w:rsidRPr="00C84D61">
        <w:rPr>
          <w:rFonts w:eastAsiaTheme="minorEastAsia"/>
          <w:strike/>
          <w:sz w:val="20"/>
          <w:szCs w:val="20"/>
          <w:lang w:val="en-US"/>
        </w:rPr>
        <w:t xml:space="preserve"> until UE executes  LTM cell switch to a target cell and interruption time start</w:t>
      </w:r>
      <w:r w:rsidRPr="00C84D61">
        <w:rPr>
          <w:rFonts w:eastAsiaTheme="minorEastAsia" w:hint="eastAsia"/>
          <w:strike/>
          <w:sz w:val="20"/>
          <w:szCs w:val="20"/>
          <w:lang w:val="en-US"/>
        </w:rPr>
        <w:t>s. (Apple)</w:t>
      </w:r>
    </w:p>
    <w:p w14:paraId="64DC7F01" w14:textId="77777777" w:rsidR="00F215D1" w:rsidRPr="00C84D61" w:rsidRDefault="00F215D1" w:rsidP="00F215D1">
      <w:pPr>
        <w:pStyle w:val="ListParagraph"/>
        <w:numPr>
          <w:ilvl w:val="0"/>
          <w:numId w:val="166"/>
        </w:numPr>
        <w:ind w:leftChars="750" w:left="2100" w:hangingChars="150" w:hanging="300"/>
        <w:rPr>
          <w:rFonts w:eastAsiaTheme="minorEastAsia"/>
          <w:bCs/>
          <w:strike/>
          <w:sz w:val="20"/>
          <w:szCs w:val="20"/>
          <w:lang w:val="en-US"/>
        </w:rPr>
      </w:pPr>
      <w:r w:rsidRPr="00C84D61">
        <w:rPr>
          <w:rFonts w:eastAsiaTheme="minorEastAsia" w:hint="eastAsia"/>
          <w:bCs/>
          <w:strike/>
          <w:sz w:val="20"/>
          <w:szCs w:val="20"/>
          <w:lang w:val="en-US"/>
        </w:rPr>
        <w:t>I</w:t>
      </w:r>
      <w:r w:rsidRPr="00C84D61">
        <w:rPr>
          <w:rFonts w:eastAsiaTheme="minorEastAsia"/>
          <w:bCs/>
          <w:strike/>
          <w:sz w:val="20"/>
          <w:szCs w:val="20"/>
          <w:lang w:val="en-US"/>
        </w:rPr>
        <w:t xml:space="preserve">f SSB based L1-RSRP measurement is used in the event, </w:t>
      </w:r>
      <w:r w:rsidRPr="00C84D61">
        <w:rPr>
          <w:bCs/>
          <w:strike/>
          <w:sz w:val="20"/>
          <w:szCs w:val="20"/>
          <w:lang w:val="en-US"/>
        </w:rPr>
        <w:t>T</w:t>
      </w:r>
      <w:r w:rsidRPr="00C84D61">
        <w:rPr>
          <w:bCs/>
          <w:strike/>
          <w:sz w:val="20"/>
          <w:szCs w:val="20"/>
          <w:vertAlign w:val="subscript"/>
          <w:lang w:val="en-US"/>
        </w:rPr>
        <w:t>measure</w:t>
      </w:r>
      <w:r w:rsidRPr="00C84D61">
        <w:rPr>
          <w:rFonts w:eastAsiaTheme="minorEastAsia"/>
          <w:bCs/>
          <w:strike/>
          <w:sz w:val="20"/>
          <w:szCs w:val="20"/>
          <w:lang w:val="en-US"/>
        </w:rPr>
        <w:t xml:space="preserve"> is same as one measurement period of SSB based L1-RSRP measurement as introduced in R18.</w:t>
      </w:r>
    </w:p>
    <w:p w14:paraId="7A012DEA" w14:textId="77777777" w:rsidR="00F215D1" w:rsidRPr="00C84D61" w:rsidRDefault="00F215D1" w:rsidP="00F215D1">
      <w:pPr>
        <w:pStyle w:val="ListParagraph"/>
        <w:numPr>
          <w:ilvl w:val="0"/>
          <w:numId w:val="166"/>
        </w:numPr>
        <w:ind w:leftChars="750" w:left="2100" w:hangingChars="150" w:hanging="300"/>
        <w:rPr>
          <w:rFonts w:eastAsiaTheme="minorEastAsia"/>
          <w:bCs/>
          <w:strike/>
          <w:sz w:val="20"/>
          <w:szCs w:val="20"/>
          <w:lang w:val="en-US"/>
        </w:rPr>
      </w:pPr>
      <w:r w:rsidRPr="00C84D61">
        <w:rPr>
          <w:rFonts w:eastAsiaTheme="minorEastAsia" w:hint="eastAsia"/>
          <w:bCs/>
          <w:strike/>
          <w:sz w:val="20"/>
          <w:szCs w:val="20"/>
          <w:lang w:val="en-US"/>
        </w:rPr>
        <w:t>I</w:t>
      </w:r>
      <w:r w:rsidRPr="00C84D61">
        <w:rPr>
          <w:rFonts w:eastAsiaTheme="minorEastAsia"/>
          <w:bCs/>
          <w:strike/>
          <w:sz w:val="20"/>
          <w:szCs w:val="20"/>
          <w:lang w:val="en-US"/>
        </w:rPr>
        <w:t xml:space="preserve">f CSI-RS based L1-RSRP measurement is used in the event, </w:t>
      </w:r>
      <w:r w:rsidRPr="00C84D61">
        <w:rPr>
          <w:bCs/>
          <w:strike/>
          <w:sz w:val="20"/>
          <w:szCs w:val="20"/>
          <w:lang w:val="en-US"/>
        </w:rPr>
        <w:t>T</w:t>
      </w:r>
      <w:r w:rsidRPr="00C84D61">
        <w:rPr>
          <w:bCs/>
          <w:strike/>
          <w:sz w:val="20"/>
          <w:szCs w:val="20"/>
          <w:vertAlign w:val="subscript"/>
          <w:lang w:val="en-US"/>
        </w:rPr>
        <w:t>measure</w:t>
      </w:r>
      <w:r w:rsidRPr="00C84D61">
        <w:rPr>
          <w:rFonts w:eastAsiaTheme="minorEastAsia"/>
          <w:bCs/>
          <w:strike/>
          <w:sz w:val="20"/>
          <w:szCs w:val="20"/>
          <w:lang w:val="en-US"/>
        </w:rPr>
        <w:t xml:space="preserve"> is same as one measurement period of CSI-RS based L1-RSRP measurement which will be introduced in R19.</w:t>
      </w:r>
    </w:p>
    <w:p w14:paraId="1A4B6112" w14:textId="77777777" w:rsidR="00F215D1" w:rsidRPr="00C84D61" w:rsidRDefault="00F215D1" w:rsidP="00F215D1">
      <w:pPr>
        <w:pStyle w:val="ListParagraph"/>
        <w:numPr>
          <w:ilvl w:val="0"/>
          <w:numId w:val="166"/>
        </w:numPr>
        <w:spacing w:after="120"/>
        <w:ind w:leftChars="750" w:left="2100" w:hangingChars="150" w:hanging="300"/>
        <w:rPr>
          <w:rFonts w:eastAsiaTheme="minorEastAsia"/>
          <w:bCs/>
          <w:strike/>
          <w:sz w:val="20"/>
          <w:szCs w:val="20"/>
          <w:lang w:val="en-US"/>
        </w:rPr>
      </w:pPr>
      <w:r w:rsidRPr="00C84D61">
        <w:rPr>
          <w:rFonts w:eastAsiaTheme="minorEastAsia" w:hint="eastAsia"/>
          <w:bCs/>
          <w:strike/>
          <w:sz w:val="20"/>
          <w:szCs w:val="20"/>
          <w:lang w:val="en-US"/>
        </w:rPr>
        <w:t>I</w:t>
      </w:r>
      <w:r w:rsidRPr="00C84D61">
        <w:rPr>
          <w:rFonts w:eastAsiaTheme="minorEastAsia"/>
          <w:bCs/>
          <w:strike/>
          <w:sz w:val="20"/>
          <w:szCs w:val="20"/>
          <w:lang w:val="en-US"/>
        </w:rPr>
        <w:t xml:space="preserve">f L3 measurement is used in the event, </w:t>
      </w:r>
      <w:r w:rsidRPr="00C84D61">
        <w:rPr>
          <w:bCs/>
          <w:strike/>
          <w:sz w:val="20"/>
          <w:szCs w:val="20"/>
          <w:lang w:val="en-US"/>
        </w:rPr>
        <w:t>T</w:t>
      </w:r>
      <w:r w:rsidRPr="00C84D61">
        <w:rPr>
          <w:bCs/>
          <w:strike/>
          <w:sz w:val="20"/>
          <w:szCs w:val="20"/>
          <w:vertAlign w:val="subscript"/>
          <w:lang w:val="en-US"/>
        </w:rPr>
        <w:t>measure</w:t>
      </w:r>
      <w:r w:rsidRPr="00C84D61">
        <w:rPr>
          <w:rFonts w:eastAsiaTheme="minorEastAsia"/>
          <w:bCs/>
          <w:strike/>
          <w:sz w:val="20"/>
          <w:szCs w:val="20"/>
          <w:lang w:val="en-US"/>
        </w:rPr>
        <w:t xml:space="preserve"> is same as one measurement period of legacy L3 measurement.</w:t>
      </w:r>
    </w:p>
    <w:p w14:paraId="58D7BB24" w14:textId="77777777" w:rsidR="00F215D1" w:rsidRPr="00C84D61" w:rsidRDefault="00F215D1" w:rsidP="00F215D1">
      <w:pPr>
        <w:pStyle w:val="ListParagraph"/>
        <w:numPr>
          <w:ilvl w:val="1"/>
          <w:numId w:val="26"/>
        </w:numPr>
        <w:spacing w:after="120"/>
        <w:ind w:left="1077" w:firstLineChars="0" w:hanging="357"/>
        <w:rPr>
          <w:rFonts w:eastAsiaTheme="minorEastAsia"/>
          <w:strike/>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2</w:t>
      </w:r>
      <w:r w:rsidRPr="00C84D61">
        <w:rPr>
          <w:rFonts w:eastAsia="SimSun"/>
          <w:strike/>
          <w:color w:val="000000" w:themeColor="text1"/>
          <w:sz w:val="20"/>
          <w:szCs w:val="20"/>
          <w:lang w:val="en-US"/>
        </w:rPr>
        <w:t xml:space="preserve">: </w:t>
      </w:r>
      <w:r w:rsidRPr="00C84D61">
        <w:rPr>
          <w:rFonts w:eastAsiaTheme="minorEastAsia" w:hint="eastAsia"/>
          <w:strike/>
          <w:sz w:val="20"/>
          <w:szCs w:val="20"/>
          <w:lang w:val="en-US"/>
        </w:rPr>
        <w:t>W</w:t>
      </w:r>
      <w:r w:rsidRPr="00C84D61">
        <w:rPr>
          <w:rFonts w:eastAsiaTheme="minorEastAsia"/>
          <w:strike/>
          <w:sz w:val="20"/>
          <w:szCs w:val="20"/>
          <w:lang w:val="en-US"/>
        </w:rPr>
        <w:t>ait for more progress in RAN2</w:t>
      </w:r>
      <w:r w:rsidRPr="00C84D61">
        <w:rPr>
          <w:rFonts w:eastAsiaTheme="minorEastAsia" w:hint="eastAsia"/>
          <w:strike/>
          <w:sz w:val="20"/>
          <w:szCs w:val="20"/>
          <w:lang w:val="en-US"/>
        </w:rPr>
        <w:t>. (HW)</w:t>
      </w:r>
    </w:p>
    <w:p w14:paraId="6733387B"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Recommended WF</w:t>
      </w:r>
    </w:p>
    <w:p w14:paraId="330AAFCF"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3C076BF8" w14:textId="77777777" w:rsidR="00F215D1" w:rsidRPr="00C84D61" w:rsidRDefault="00F215D1" w:rsidP="00F215D1">
      <w:pPr>
        <w:rPr>
          <w:rFonts w:eastAsiaTheme="minorEastAsia"/>
          <w:b/>
          <w:strike/>
          <w:color w:val="000000" w:themeColor="text1"/>
          <w:sz w:val="20"/>
          <w:szCs w:val="20"/>
          <w:u w:val="single"/>
          <w:vertAlign w:val="subscript"/>
          <w:lang w:val="en-US"/>
        </w:rPr>
      </w:pPr>
    </w:p>
    <w:p w14:paraId="03C5E5C9"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8</w:t>
      </w:r>
      <w:r w:rsidRPr="00C84D61">
        <w:rPr>
          <w:strike/>
        </w:rPr>
        <w:t>: T</w:t>
      </w:r>
      <w:r w:rsidRPr="00C84D61">
        <w:rPr>
          <w:strike/>
          <w:vertAlign w:val="subscript"/>
        </w:rPr>
        <w:t>CLTM_execution</w:t>
      </w:r>
      <w:r w:rsidRPr="00C84D61">
        <w:rPr>
          <w:rFonts w:hint="eastAsia"/>
          <w:strike/>
          <w:vertAlign w:val="subscript"/>
        </w:rPr>
        <w:t xml:space="preserve"> </w:t>
      </w:r>
      <w:r w:rsidRPr="00C84D61">
        <w:rPr>
          <w:rFonts w:hint="eastAsia"/>
          <w:strike/>
        </w:rPr>
        <w:t xml:space="preserve">/ </w:t>
      </w:r>
      <w:r w:rsidRPr="00C84D61">
        <w:rPr>
          <w:strike/>
        </w:rPr>
        <w:t>T</w:t>
      </w:r>
      <w:r w:rsidRPr="00C84D61">
        <w:rPr>
          <w:strike/>
          <w:vertAlign w:val="subscript"/>
        </w:rPr>
        <w:t>LTM_execution</w:t>
      </w:r>
    </w:p>
    <w:p w14:paraId="5A0CF795"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3E82E55F"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lastRenderedPageBreak/>
        <w:t xml:space="preserve">Option 1: </w:t>
      </w:r>
      <w:r w:rsidRPr="00C84D61">
        <w:rPr>
          <w:strike/>
          <w:sz w:val="20"/>
          <w:szCs w:val="20"/>
          <w:lang w:val="en-US"/>
        </w:rPr>
        <w:t>T</w:t>
      </w:r>
      <w:r w:rsidRPr="00C84D61">
        <w:rPr>
          <w:rFonts w:eastAsiaTheme="minorEastAsia"/>
          <w:strike/>
          <w:sz w:val="20"/>
          <w:szCs w:val="20"/>
          <w:vertAlign w:val="subscript"/>
          <w:lang w:val="en-US"/>
        </w:rPr>
        <w:t>CLTM</w:t>
      </w:r>
      <w:r w:rsidRPr="00C84D61">
        <w:rPr>
          <w:strike/>
          <w:sz w:val="20"/>
          <w:szCs w:val="20"/>
          <w:vertAlign w:val="subscript"/>
          <w:lang w:val="en-US"/>
        </w:rPr>
        <w:t>_execution</w:t>
      </w:r>
      <w:r w:rsidRPr="00C84D61">
        <w:rPr>
          <w:rFonts w:eastAsiaTheme="minorEastAsia" w:hint="eastAsia"/>
          <w:strike/>
          <w:sz w:val="20"/>
          <w:szCs w:val="20"/>
          <w:vertAlign w:val="subscript"/>
          <w:lang w:val="en-US"/>
        </w:rPr>
        <w:t xml:space="preserve"> </w:t>
      </w:r>
      <w:r w:rsidRPr="00C84D61">
        <w:rPr>
          <w:rFonts w:eastAsiaTheme="minorEastAsia" w:hint="eastAsia"/>
          <w:strike/>
          <w:sz w:val="20"/>
          <w:szCs w:val="20"/>
          <w:lang w:val="en-US"/>
        </w:rPr>
        <w:t xml:space="preserve">/ </w:t>
      </w:r>
      <w:r w:rsidRPr="00C84D61">
        <w:rPr>
          <w:strike/>
          <w:sz w:val="20"/>
          <w:szCs w:val="20"/>
          <w:lang w:val="en-US"/>
        </w:rPr>
        <w:t>T</w:t>
      </w:r>
      <w:r w:rsidRPr="00C84D61">
        <w:rPr>
          <w:rFonts w:eastAsiaTheme="minorEastAsia"/>
          <w:strike/>
          <w:sz w:val="20"/>
          <w:szCs w:val="20"/>
          <w:vertAlign w:val="subscript"/>
          <w:lang w:val="en-US"/>
        </w:rPr>
        <w:t>CLTM</w:t>
      </w:r>
      <w:r w:rsidRPr="00C84D61">
        <w:rPr>
          <w:strike/>
          <w:sz w:val="20"/>
          <w:szCs w:val="20"/>
          <w:vertAlign w:val="subscript"/>
          <w:lang w:val="en-US"/>
        </w:rPr>
        <w:t>_execution</w:t>
      </w:r>
      <w:r w:rsidRPr="00C84D61">
        <w:rPr>
          <w:rFonts w:eastAsiaTheme="minorEastAsia"/>
          <w:strike/>
          <w:sz w:val="20"/>
          <w:szCs w:val="20"/>
          <w:lang w:val="en-US"/>
        </w:rPr>
        <w:t xml:space="preserve"> </w:t>
      </w:r>
      <w:r w:rsidRPr="00C84D61">
        <w:rPr>
          <w:strike/>
          <w:sz w:val="20"/>
          <w:szCs w:val="20"/>
          <w:lang w:val="en-US"/>
        </w:rPr>
        <w:t xml:space="preserve">is the UE execution preparation time for </w:t>
      </w:r>
      <w:r w:rsidRPr="00C84D61">
        <w:rPr>
          <w:rFonts w:eastAsiaTheme="minorEastAsia"/>
          <w:strike/>
          <w:sz w:val="20"/>
          <w:szCs w:val="20"/>
          <w:lang w:val="en-US"/>
        </w:rPr>
        <w:t>conditional LTM</w:t>
      </w:r>
      <w:r w:rsidRPr="00C84D61">
        <w:rPr>
          <w:strike/>
          <w:sz w:val="20"/>
          <w:szCs w:val="20"/>
          <w:lang w:val="en-US"/>
        </w:rPr>
        <w:t xml:space="preserve"> and starts after UE realizes the condition of </w:t>
      </w:r>
      <w:r w:rsidRPr="00C84D61">
        <w:rPr>
          <w:rFonts w:eastAsiaTheme="minorEastAsia"/>
          <w:strike/>
          <w:sz w:val="20"/>
          <w:szCs w:val="20"/>
          <w:lang w:val="en-US"/>
        </w:rPr>
        <w:t>LTM</w:t>
      </w:r>
      <w:r w:rsidRPr="00C84D61">
        <w:rPr>
          <w:strike/>
          <w:sz w:val="20"/>
          <w:szCs w:val="20"/>
          <w:lang w:val="en-US"/>
        </w:rPr>
        <w:t xml:space="preserve"> is met and identity of the target cell is determined</w:t>
      </w:r>
      <w:r w:rsidRPr="00C84D61">
        <w:rPr>
          <w:rFonts w:eastAsiaTheme="minorEastAsia"/>
          <w:strike/>
          <w:sz w:val="20"/>
          <w:szCs w:val="20"/>
          <w:vertAlign w:val="subscript"/>
          <w:lang w:val="en-US"/>
        </w:rPr>
        <w:t>.</w:t>
      </w:r>
      <w:r w:rsidRPr="00C84D61">
        <w:rPr>
          <w:rFonts w:eastAsiaTheme="minorEastAsia"/>
          <w:strike/>
          <w:sz w:val="20"/>
          <w:szCs w:val="20"/>
          <w:lang w:val="en-US"/>
        </w:rPr>
        <w:t xml:space="preserve"> (CTC</w:t>
      </w:r>
      <w:r w:rsidRPr="00C84D61">
        <w:rPr>
          <w:rFonts w:eastAsiaTheme="minorEastAsia" w:hint="eastAsia"/>
          <w:strike/>
          <w:sz w:val="20"/>
          <w:szCs w:val="20"/>
          <w:lang w:val="en-US"/>
        </w:rPr>
        <w:t>,</w:t>
      </w:r>
      <w:r w:rsidRPr="00C84D61">
        <w:rPr>
          <w:rFonts w:eastAsia="SimSun"/>
          <w:strike/>
          <w:kern w:val="2"/>
          <w:sz w:val="20"/>
          <w:szCs w:val="20"/>
          <w:lang w:val="en-US"/>
        </w:rPr>
        <w:t xml:space="preserve"> CMCC</w:t>
      </w:r>
      <w:r w:rsidRPr="00C84D61">
        <w:rPr>
          <w:rFonts w:eastAsia="SimSun" w:hint="eastAsia"/>
          <w:strike/>
          <w:kern w:val="2"/>
          <w:sz w:val="20"/>
          <w:szCs w:val="20"/>
          <w:lang w:val="en-US"/>
        </w:rPr>
        <w:t>, Apple</w:t>
      </w:r>
      <w:r w:rsidRPr="00C84D61">
        <w:rPr>
          <w:rFonts w:eastAsiaTheme="minorEastAsia"/>
          <w:strike/>
          <w:sz w:val="20"/>
          <w:szCs w:val="20"/>
          <w:lang w:val="en-US"/>
        </w:rPr>
        <w:t>)</w:t>
      </w:r>
    </w:p>
    <w:p w14:paraId="3EA649F9" w14:textId="77777777" w:rsidR="00F215D1" w:rsidRPr="00C84D61" w:rsidRDefault="00F215D1" w:rsidP="00F215D1">
      <w:pPr>
        <w:pStyle w:val="ListParagraph"/>
        <w:numPr>
          <w:ilvl w:val="2"/>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1a: </w:t>
      </w:r>
      <w:r w:rsidRPr="00C84D61">
        <w:rPr>
          <w:strike/>
          <w:sz w:val="20"/>
          <w:szCs w:val="20"/>
          <w:lang w:val="en-US"/>
        </w:rPr>
        <w:t>T</w:t>
      </w:r>
      <w:r w:rsidRPr="00C84D61">
        <w:rPr>
          <w:strike/>
          <w:sz w:val="20"/>
          <w:szCs w:val="20"/>
          <w:vertAlign w:val="subscript"/>
          <w:lang w:val="en-US"/>
        </w:rPr>
        <w:t>CLTM_execution</w:t>
      </w:r>
      <w:r w:rsidRPr="00C84D61">
        <w:rPr>
          <w:rFonts w:eastAsiaTheme="minorEastAsia"/>
          <w:strike/>
          <w:sz w:val="20"/>
          <w:szCs w:val="20"/>
          <w:vertAlign w:val="subscript"/>
          <w:lang w:val="en-US"/>
        </w:rPr>
        <w:t xml:space="preserve"> </w:t>
      </w:r>
      <w:r w:rsidRPr="00C84D61">
        <w:rPr>
          <w:rFonts w:eastAsiaTheme="minorEastAsia"/>
          <w:strike/>
          <w:sz w:val="20"/>
          <w:szCs w:val="20"/>
          <w:lang w:val="en-US"/>
        </w:rPr>
        <w:t>can be up to [10ms]</w:t>
      </w:r>
      <w:r w:rsidRPr="00C84D61">
        <w:rPr>
          <w:rFonts w:eastAsiaTheme="minorEastAsia" w:hint="eastAsia"/>
          <w:strike/>
          <w:sz w:val="20"/>
          <w:szCs w:val="20"/>
          <w:lang w:val="en-US"/>
        </w:rPr>
        <w:t>.</w:t>
      </w:r>
      <w:r w:rsidRPr="00C84D61">
        <w:rPr>
          <w:rFonts w:eastAsiaTheme="minorEastAsia"/>
          <w:strike/>
          <w:sz w:val="20"/>
          <w:szCs w:val="20"/>
          <w:lang w:val="en-US"/>
        </w:rPr>
        <w:t xml:space="preserve"> (</w:t>
      </w:r>
      <w:r w:rsidRPr="00C84D61">
        <w:rPr>
          <w:rFonts w:eastAsia="SimSun"/>
          <w:strike/>
          <w:kern w:val="2"/>
          <w:sz w:val="20"/>
          <w:szCs w:val="20"/>
          <w:lang w:val="en-US"/>
        </w:rPr>
        <w:t>Apple</w:t>
      </w:r>
      <w:r w:rsidRPr="00C84D61">
        <w:rPr>
          <w:rFonts w:eastAsiaTheme="minorEastAsia"/>
          <w:strike/>
          <w:sz w:val="20"/>
          <w:szCs w:val="20"/>
          <w:lang w:val="en-US"/>
        </w:rPr>
        <w:t>)</w:t>
      </w:r>
    </w:p>
    <w:p w14:paraId="0C70B4D8"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2: </w:t>
      </w:r>
      <w:r w:rsidRPr="00C84D61">
        <w:rPr>
          <w:strike/>
          <w:sz w:val="20"/>
          <w:szCs w:val="20"/>
          <w:lang w:val="en-US"/>
        </w:rPr>
        <w:t>T</w:t>
      </w:r>
      <w:r w:rsidRPr="00C84D61">
        <w:rPr>
          <w:strike/>
          <w:sz w:val="20"/>
          <w:szCs w:val="20"/>
          <w:vertAlign w:val="subscript"/>
          <w:lang w:val="en-US"/>
        </w:rPr>
        <w:t>CHO_execution</w:t>
      </w:r>
      <w:r w:rsidRPr="00C84D61">
        <w:rPr>
          <w:strike/>
          <w:sz w:val="20"/>
          <w:szCs w:val="20"/>
          <w:lang w:val="en-US"/>
        </w:rPr>
        <w:t xml:space="preserve"> may need update in conditional LTM</w:t>
      </w:r>
      <w:r w:rsidRPr="00C84D61">
        <w:rPr>
          <w:rFonts w:eastAsiaTheme="minorEastAsia"/>
          <w:strike/>
          <w:sz w:val="20"/>
          <w:szCs w:val="20"/>
          <w:lang w:val="en-US"/>
        </w:rPr>
        <w:t>. (HW)</w:t>
      </w:r>
    </w:p>
    <w:p w14:paraId="5AD67EB6"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Recommended WF</w:t>
      </w:r>
    </w:p>
    <w:p w14:paraId="71C7E774"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1D073717"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9</w:t>
      </w:r>
      <w:r w:rsidRPr="00C84D61">
        <w:rPr>
          <w:strike/>
        </w:rPr>
        <w:t>: T</w:t>
      </w:r>
      <w:r w:rsidRPr="00C84D61">
        <w:rPr>
          <w:strike/>
          <w:vertAlign w:val="subscript"/>
        </w:rPr>
        <w:t>interrupt</w:t>
      </w:r>
    </w:p>
    <w:p w14:paraId="38D9410D"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01A16572"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1: </w:t>
      </w:r>
      <w:r w:rsidRPr="00C84D61">
        <w:rPr>
          <w:strike/>
          <w:sz w:val="20"/>
          <w:szCs w:val="20"/>
          <w:lang w:val="en-US"/>
        </w:rPr>
        <w:t>T</w:t>
      </w:r>
      <w:r w:rsidRPr="00C84D61">
        <w:rPr>
          <w:strike/>
          <w:sz w:val="20"/>
          <w:szCs w:val="20"/>
          <w:vertAlign w:val="subscript"/>
          <w:lang w:val="en-US"/>
        </w:rPr>
        <w:t>interrupt</w:t>
      </w:r>
      <w:r w:rsidRPr="00C84D61">
        <w:rPr>
          <w:rFonts w:eastAsiaTheme="minorEastAsia"/>
          <w:strike/>
          <w:sz w:val="20"/>
          <w:szCs w:val="20"/>
          <w:vertAlign w:val="subscript"/>
          <w:lang w:val="en-US"/>
        </w:rPr>
        <w:t xml:space="preserve"> </w:t>
      </w:r>
      <w:r w:rsidRPr="00C84D61">
        <w:rPr>
          <w:strike/>
          <w:sz w:val="20"/>
          <w:szCs w:val="20"/>
          <w:lang w:val="en-US"/>
        </w:rPr>
        <w:t xml:space="preserve">is the time between when the UE starts to execute the </w:t>
      </w:r>
      <w:r w:rsidRPr="00C84D61">
        <w:rPr>
          <w:rFonts w:eastAsiaTheme="minorEastAsia"/>
          <w:strike/>
          <w:sz w:val="20"/>
          <w:szCs w:val="20"/>
          <w:lang w:val="en-US"/>
        </w:rPr>
        <w:t>conditional LTM</w:t>
      </w:r>
      <w:r w:rsidRPr="00C84D61">
        <w:rPr>
          <w:strike/>
          <w:sz w:val="20"/>
          <w:szCs w:val="20"/>
          <w:lang w:val="en-US"/>
        </w:rPr>
        <w:t xml:space="preserve"> to the target cell and the time the UE starts</w:t>
      </w:r>
      <w:r w:rsidRPr="00C84D61">
        <w:rPr>
          <w:rFonts w:eastAsiaTheme="minorEastAsia"/>
          <w:strike/>
          <w:sz w:val="20"/>
          <w:szCs w:val="20"/>
          <w:lang w:val="en-US"/>
        </w:rPr>
        <w:t xml:space="preserve"> to</w:t>
      </w:r>
      <w:r w:rsidRPr="00C84D61">
        <w:rPr>
          <w:strike/>
          <w:sz w:val="20"/>
          <w:szCs w:val="20"/>
          <w:lang w:val="en-US"/>
        </w:rPr>
        <w:t xml:space="preserve"> </w:t>
      </w:r>
      <w:r w:rsidRPr="00C84D61">
        <w:rPr>
          <w:rFonts w:eastAsiaTheme="minorEastAsia"/>
          <w:strike/>
          <w:sz w:val="20"/>
          <w:szCs w:val="20"/>
          <w:lang w:val="en-US"/>
        </w:rPr>
        <w:t>transmit the first UL message on the target cell</w:t>
      </w:r>
      <w:r w:rsidRPr="00C84D61">
        <w:rPr>
          <w:rFonts w:eastAsiaTheme="minorEastAsia"/>
          <w:strike/>
          <w:sz w:val="20"/>
          <w:szCs w:val="20"/>
          <w:vertAlign w:val="subscript"/>
          <w:lang w:val="en-US"/>
        </w:rPr>
        <w:t>.</w:t>
      </w:r>
      <w:r w:rsidRPr="00C84D61">
        <w:rPr>
          <w:rFonts w:eastAsiaTheme="minorEastAsia"/>
          <w:strike/>
          <w:sz w:val="20"/>
          <w:szCs w:val="20"/>
          <w:lang w:val="en-US"/>
        </w:rPr>
        <w:t xml:space="preserve"> (CTC)</w:t>
      </w:r>
    </w:p>
    <w:p w14:paraId="27BD7219"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2: </w:t>
      </w:r>
      <w:r w:rsidRPr="00C84D61">
        <w:rPr>
          <w:rFonts w:eastAsia="SimSun"/>
          <w:strike/>
          <w:kern w:val="2"/>
          <w:sz w:val="20"/>
          <w:szCs w:val="20"/>
          <w:lang w:val="en-US"/>
        </w:rPr>
        <w:t>T</w:t>
      </w:r>
      <w:r w:rsidRPr="00C84D61">
        <w:rPr>
          <w:rFonts w:eastAsia="SimSun"/>
          <w:strike/>
          <w:kern w:val="2"/>
          <w:sz w:val="20"/>
          <w:szCs w:val="20"/>
          <w:vertAlign w:val="subscript"/>
          <w:lang w:val="en-US"/>
        </w:rPr>
        <w:t>LTM-interrupt</w:t>
      </w:r>
      <w:r w:rsidRPr="00C84D61">
        <w:rPr>
          <w:rFonts w:eastAsia="SimSun"/>
          <w:strike/>
          <w:kern w:val="2"/>
          <w:sz w:val="20"/>
          <w:szCs w:val="20"/>
          <w:lang w:val="en-US"/>
        </w:rPr>
        <w:t xml:space="preserve"> is the interruption time as specified in Rel-18</w:t>
      </w:r>
      <w:r w:rsidRPr="00C84D61">
        <w:rPr>
          <w:rFonts w:eastAsia="SimSun" w:hint="eastAsia"/>
          <w:strike/>
          <w:kern w:val="2"/>
          <w:sz w:val="20"/>
          <w:szCs w:val="20"/>
          <w:lang w:val="en-US"/>
        </w:rPr>
        <w:t xml:space="preserve"> </w:t>
      </w:r>
      <w:r w:rsidRPr="00C84D61">
        <w:rPr>
          <w:rFonts w:eastAsia="SimSun"/>
          <w:strike/>
          <w:kern w:val="2"/>
          <w:sz w:val="20"/>
          <w:szCs w:val="20"/>
          <w:lang w:val="en-US"/>
        </w:rPr>
        <w:t>LTM cell switch. (CMCC</w:t>
      </w:r>
      <w:r w:rsidRPr="00C84D61">
        <w:rPr>
          <w:rFonts w:eastAsia="SimSun" w:hint="eastAsia"/>
          <w:strike/>
          <w:kern w:val="2"/>
          <w:sz w:val="20"/>
          <w:szCs w:val="20"/>
          <w:lang w:val="en-US"/>
        </w:rPr>
        <w:t>, Apple</w:t>
      </w:r>
      <w:r w:rsidRPr="00C84D61">
        <w:rPr>
          <w:rFonts w:eastAsia="SimSun"/>
          <w:strike/>
          <w:kern w:val="2"/>
          <w:sz w:val="20"/>
          <w:szCs w:val="20"/>
          <w:lang w:val="en-US"/>
        </w:rPr>
        <w:t>)</w:t>
      </w:r>
    </w:p>
    <w:p w14:paraId="29CEFEF4"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3: </w:t>
      </w:r>
      <w:r w:rsidRPr="00C84D61">
        <w:rPr>
          <w:strike/>
          <w:sz w:val="20"/>
          <w:szCs w:val="20"/>
          <w:lang w:val="en-US"/>
        </w:rPr>
        <w:t>T</w:t>
      </w:r>
      <w:r w:rsidRPr="00C84D61">
        <w:rPr>
          <w:strike/>
          <w:sz w:val="20"/>
          <w:szCs w:val="20"/>
          <w:vertAlign w:val="subscript"/>
          <w:lang w:val="en-US"/>
        </w:rPr>
        <w:t xml:space="preserve">interrupt  </w:t>
      </w:r>
      <w:r w:rsidRPr="00C84D61">
        <w:rPr>
          <w:strike/>
          <w:sz w:val="20"/>
          <w:szCs w:val="20"/>
          <w:lang w:val="en-US"/>
        </w:rPr>
        <w:t>may induce ambiguity when define conditional LTM delay, as interruptions may also happen in early PRACH procedure (if supported in conditional LTM)</w:t>
      </w:r>
      <w:r w:rsidRPr="00C84D61">
        <w:rPr>
          <w:rFonts w:eastAsiaTheme="minorEastAsia"/>
          <w:strike/>
          <w:sz w:val="20"/>
          <w:szCs w:val="20"/>
          <w:lang w:val="en-US"/>
        </w:rPr>
        <w:t>. (HW)</w:t>
      </w:r>
    </w:p>
    <w:p w14:paraId="05179BC4"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4</w:t>
      </w:r>
      <w:r w:rsidRPr="00C84D61">
        <w:rPr>
          <w:rFonts w:eastAsia="SimSun"/>
          <w:strike/>
          <w:color w:val="000000" w:themeColor="text1"/>
          <w:sz w:val="20"/>
          <w:szCs w:val="20"/>
          <w:lang w:val="en-US"/>
        </w:rPr>
        <w:t>:</w:t>
      </w:r>
      <w:r w:rsidRPr="00C84D61">
        <w:rPr>
          <w:rFonts w:eastAsia="SimSun" w:hint="eastAsia"/>
          <w:strike/>
          <w:color w:val="000000" w:themeColor="text1"/>
          <w:sz w:val="20"/>
          <w:szCs w:val="20"/>
          <w:lang w:val="en-US"/>
        </w:rPr>
        <w:t xml:space="preserve"> T</w:t>
      </w:r>
      <w:r w:rsidRPr="00C84D61">
        <w:rPr>
          <w:rFonts w:eastAsia="SimSun"/>
          <w:strike/>
          <w:color w:val="000000" w:themeColor="text1"/>
          <w:sz w:val="20"/>
          <w:szCs w:val="20"/>
          <w:lang w:val="en-US"/>
        </w:rPr>
        <w:t>he interruption time defined in Rel-18 LTM Cell Switch delay can be a baseline.</w:t>
      </w:r>
      <w:r w:rsidRPr="00C84D61">
        <w:rPr>
          <w:rFonts w:eastAsia="SimSun" w:hint="eastAsia"/>
          <w:strike/>
          <w:color w:val="000000" w:themeColor="text1"/>
          <w:sz w:val="20"/>
          <w:szCs w:val="20"/>
          <w:lang w:val="en-US"/>
        </w:rPr>
        <w:t xml:space="preserve"> (</w:t>
      </w:r>
      <w:r w:rsidRPr="00C84D61">
        <w:rPr>
          <w:rFonts w:eastAsia="SimSun"/>
          <w:strike/>
          <w:color w:val="000000" w:themeColor="text1"/>
          <w:sz w:val="20"/>
          <w:szCs w:val="20"/>
          <w:lang w:val="en-US"/>
        </w:rPr>
        <w:t>CATT</w:t>
      </w:r>
      <w:r w:rsidRPr="00C84D61">
        <w:rPr>
          <w:rFonts w:eastAsia="SimSun" w:hint="eastAsia"/>
          <w:strike/>
          <w:color w:val="000000" w:themeColor="text1"/>
          <w:sz w:val="20"/>
          <w:szCs w:val="20"/>
          <w:lang w:val="en-US"/>
        </w:rPr>
        <w:t>,</w:t>
      </w:r>
      <w:r w:rsidRPr="00C84D61">
        <w:rPr>
          <w:rFonts w:eastAsiaTheme="minorEastAsia"/>
          <w:strike/>
          <w:sz w:val="20"/>
          <w:szCs w:val="20"/>
          <w:lang w:val="en-US"/>
        </w:rPr>
        <w:t xml:space="preserve"> CTC</w:t>
      </w:r>
      <w:r w:rsidRPr="00C84D61">
        <w:rPr>
          <w:rFonts w:eastAsia="SimSun"/>
          <w:strike/>
          <w:color w:val="000000" w:themeColor="text1"/>
          <w:sz w:val="20"/>
          <w:szCs w:val="20"/>
          <w:lang w:val="en-US"/>
        </w:rPr>
        <w:t>)</w:t>
      </w:r>
    </w:p>
    <w:p w14:paraId="75BF641C"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w:t>
      </w:r>
      <w:r w:rsidRPr="00C84D61">
        <w:rPr>
          <w:rFonts w:eastAsia="SimSun" w:hint="eastAsia"/>
          <w:strike/>
          <w:color w:val="000000" w:themeColor="text1"/>
          <w:sz w:val="20"/>
          <w:szCs w:val="20"/>
          <w:lang w:val="en-US"/>
        </w:rPr>
        <w:t>5</w:t>
      </w:r>
      <w:r w:rsidRPr="00C84D61">
        <w:rPr>
          <w:rFonts w:eastAsia="SimSun"/>
          <w:strike/>
          <w:color w:val="000000" w:themeColor="text1"/>
          <w:sz w:val="20"/>
          <w:szCs w:val="20"/>
          <w:lang w:val="en-US"/>
        </w:rPr>
        <w:t>:</w:t>
      </w:r>
      <w:r w:rsidRPr="00C84D61">
        <w:rPr>
          <w:rFonts w:eastAsia="SimSun" w:hint="eastAsia"/>
          <w:strike/>
          <w:color w:val="000000" w:themeColor="text1"/>
          <w:sz w:val="20"/>
          <w:szCs w:val="20"/>
          <w:lang w:val="en-US"/>
        </w:rPr>
        <w:t xml:space="preserve"> </w:t>
      </w:r>
      <w:r w:rsidRPr="00C84D61">
        <w:rPr>
          <w:rFonts w:eastAsia="SimSun"/>
          <w:strike/>
          <w:color w:val="000000" w:themeColor="text1"/>
          <w:sz w:val="20"/>
          <w:szCs w:val="20"/>
          <w:lang w:val="en-US"/>
        </w:rPr>
        <w:t>RAN4 to discuss the starting point of the CLTM interruption, and the components included in T</w:t>
      </w:r>
      <w:r w:rsidRPr="00C84D61">
        <w:rPr>
          <w:rFonts w:eastAsia="SimSun"/>
          <w:strike/>
          <w:color w:val="000000" w:themeColor="text1"/>
          <w:sz w:val="20"/>
          <w:szCs w:val="20"/>
          <w:vertAlign w:val="subscript"/>
          <w:lang w:val="en-US"/>
        </w:rPr>
        <w:t>CLTM_interrupt</w:t>
      </w:r>
      <w:r w:rsidRPr="00C84D61">
        <w:rPr>
          <w:rFonts w:eastAsia="SimSun"/>
          <w:strike/>
          <w:color w:val="000000" w:themeColor="text1"/>
          <w:sz w:val="20"/>
          <w:szCs w:val="20"/>
          <w:lang w:val="en-US"/>
        </w:rPr>
        <w:t>. The goal shall be that CLTM interruption is shorter than CHO interruption.</w:t>
      </w:r>
      <w:r w:rsidRPr="00C84D61">
        <w:rPr>
          <w:strike/>
          <w:lang w:val="en-US"/>
        </w:rPr>
        <w:t xml:space="preserve"> </w:t>
      </w:r>
      <w:r w:rsidRPr="00C84D61">
        <w:rPr>
          <w:rFonts w:eastAsia="SimSun"/>
          <w:strike/>
          <w:color w:val="000000" w:themeColor="text1"/>
          <w:sz w:val="20"/>
          <w:szCs w:val="20"/>
          <w:lang w:val="en-US"/>
        </w:rPr>
        <w:t>(Nokia)</w:t>
      </w:r>
    </w:p>
    <w:p w14:paraId="4A708DAE"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Recommended WF</w:t>
      </w:r>
    </w:p>
    <w:p w14:paraId="5AF825E6"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7CD2D2A6" w14:textId="77777777" w:rsidR="00F215D1" w:rsidRPr="00C84D61" w:rsidRDefault="00F215D1" w:rsidP="00F215D1">
      <w:pPr>
        <w:rPr>
          <w:rFonts w:eastAsiaTheme="minorEastAsia"/>
          <w:b/>
          <w:bCs/>
          <w:strike/>
          <w:sz w:val="20"/>
          <w:szCs w:val="20"/>
          <w:u w:val="single"/>
          <w:vertAlign w:val="subscript"/>
          <w:lang w:val="en-US"/>
        </w:rPr>
      </w:pPr>
    </w:p>
    <w:p w14:paraId="3EE8324D"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10</w:t>
      </w:r>
      <w:r w:rsidRPr="00C84D61">
        <w:rPr>
          <w:strike/>
        </w:rPr>
        <w:t>: T</w:t>
      </w:r>
      <w:r w:rsidRPr="00C84D61">
        <w:rPr>
          <w:strike/>
          <w:vertAlign w:val="subscript"/>
        </w:rPr>
        <w:t>TCI-state activate</w:t>
      </w:r>
    </w:p>
    <w:p w14:paraId="6CDE8185"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2F1BCB72"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1: </w:t>
      </w:r>
      <w:r w:rsidRPr="00C84D61">
        <w:rPr>
          <w:rFonts w:eastAsiaTheme="minorEastAsia"/>
          <w:iCs/>
          <w:strike/>
          <w:sz w:val="20"/>
          <w:szCs w:val="20"/>
          <w:lang w:val="en-US"/>
        </w:rPr>
        <w:t>T</w:t>
      </w:r>
      <w:r w:rsidRPr="00C84D61">
        <w:rPr>
          <w:rFonts w:eastAsiaTheme="minorEastAsia"/>
          <w:iCs/>
          <w:strike/>
          <w:sz w:val="20"/>
          <w:szCs w:val="20"/>
          <w:vertAlign w:val="subscript"/>
          <w:lang w:val="en-US"/>
        </w:rPr>
        <w:t xml:space="preserve">TCI-state activate </w:t>
      </w:r>
      <w:r w:rsidRPr="00C84D61">
        <w:rPr>
          <w:rFonts w:eastAsiaTheme="minorEastAsia"/>
          <w:strike/>
          <w:sz w:val="20"/>
          <w:szCs w:val="20"/>
          <w:lang w:val="en-US"/>
        </w:rPr>
        <w:t>is the time for active the TCI state of candidate cell(s)</w:t>
      </w:r>
      <w:r w:rsidRPr="00C84D61">
        <w:rPr>
          <w:rFonts w:eastAsiaTheme="minorEastAsia"/>
          <w:strike/>
          <w:sz w:val="20"/>
          <w:szCs w:val="20"/>
          <w:vertAlign w:val="subscript"/>
          <w:lang w:val="en-US"/>
        </w:rPr>
        <w:t>.</w:t>
      </w:r>
      <w:r w:rsidRPr="00C84D61">
        <w:rPr>
          <w:rFonts w:eastAsiaTheme="minorEastAsia"/>
          <w:strike/>
          <w:sz w:val="20"/>
          <w:szCs w:val="20"/>
          <w:lang w:val="en-US"/>
        </w:rPr>
        <w:t xml:space="preserve"> (CTC)</w:t>
      </w:r>
    </w:p>
    <w:p w14:paraId="58589F1E"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Recommended WF</w:t>
      </w:r>
    </w:p>
    <w:p w14:paraId="5ADD1F68"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700ACCFE" w14:textId="77777777" w:rsidR="00F215D1" w:rsidRPr="00C84D61" w:rsidRDefault="00F215D1" w:rsidP="00F215D1">
      <w:pPr>
        <w:rPr>
          <w:rFonts w:eastAsiaTheme="minorEastAsia"/>
          <w:iCs/>
          <w:strike/>
          <w:color w:val="000000" w:themeColor="text1"/>
          <w:lang w:val="en-US"/>
        </w:rPr>
      </w:pPr>
    </w:p>
    <w:p w14:paraId="696721E9" w14:textId="77777777" w:rsidR="00F215D1" w:rsidRPr="00C84D61" w:rsidRDefault="00F215D1" w:rsidP="00A805E9">
      <w:pPr>
        <w:pStyle w:val="Heading4"/>
        <w:numPr>
          <w:ilvl w:val="0"/>
          <w:numId w:val="0"/>
        </w:numPr>
        <w:rPr>
          <w:strike/>
        </w:rPr>
      </w:pPr>
      <w:r w:rsidRPr="00C84D61">
        <w:rPr>
          <w:strike/>
        </w:rPr>
        <w:t>Issue 1-</w:t>
      </w:r>
      <w:r w:rsidRPr="00C84D61">
        <w:rPr>
          <w:rFonts w:hint="eastAsia"/>
          <w:strike/>
        </w:rPr>
        <w:t>2</w:t>
      </w:r>
      <w:r w:rsidRPr="00C84D61">
        <w:rPr>
          <w:strike/>
        </w:rPr>
        <w:t>-</w:t>
      </w:r>
      <w:r w:rsidRPr="00C84D61">
        <w:rPr>
          <w:rFonts w:hint="eastAsia"/>
          <w:strike/>
        </w:rPr>
        <w:t>11</w:t>
      </w:r>
      <w:r w:rsidRPr="00C84D61">
        <w:rPr>
          <w:strike/>
        </w:rPr>
        <w:t>: The</w:t>
      </w:r>
      <w:r w:rsidRPr="00C84D61">
        <w:rPr>
          <w:rFonts w:hint="eastAsia"/>
          <w:strike/>
        </w:rPr>
        <w:t xml:space="preserve"> </w:t>
      </w:r>
      <w:r w:rsidRPr="00C84D61">
        <w:rPr>
          <w:strike/>
        </w:rPr>
        <w:t>components</w:t>
      </w:r>
      <w:r w:rsidRPr="00C84D61">
        <w:rPr>
          <w:rFonts w:hint="eastAsia"/>
          <w:strike/>
        </w:rPr>
        <w:t xml:space="preserve"> of</w:t>
      </w:r>
      <w:r w:rsidRPr="00C84D61">
        <w:rPr>
          <w:strike/>
        </w:rPr>
        <w:t xml:space="preserve"> T</w:t>
      </w:r>
      <w:r w:rsidRPr="00C84D61">
        <w:rPr>
          <w:strike/>
          <w:vertAlign w:val="subscript"/>
        </w:rPr>
        <w:t>interrupt</w:t>
      </w:r>
    </w:p>
    <w:p w14:paraId="348CC83A"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Candidate solutions:</w:t>
      </w:r>
    </w:p>
    <w:p w14:paraId="17EA3815" w14:textId="77777777" w:rsidR="00F215D1" w:rsidRPr="00C84D61"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C84D61">
        <w:rPr>
          <w:rFonts w:eastAsia="SimSun"/>
          <w:strike/>
          <w:color w:val="000000" w:themeColor="text1"/>
          <w:sz w:val="20"/>
          <w:szCs w:val="20"/>
          <w:lang w:val="en-US"/>
        </w:rPr>
        <w:t xml:space="preserve">Option 1: </w:t>
      </w:r>
      <w:r w:rsidRPr="00C84D61">
        <w:rPr>
          <w:strike/>
          <w:sz w:val="20"/>
          <w:szCs w:val="20"/>
          <w:lang w:val="en-US"/>
        </w:rPr>
        <w:t>T</w:t>
      </w:r>
      <w:r w:rsidRPr="00C84D61">
        <w:rPr>
          <w:strike/>
          <w:sz w:val="20"/>
          <w:szCs w:val="20"/>
          <w:vertAlign w:val="subscript"/>
          <w:lang w:val="en-US"/>
        </w:rPr>
        <w:t>interrupt</w:t>
      </w:r>
      <w:r w:rsidRPr="00C84D61">
        <w:rPr>
          <w:strike/>
          <w:sz w:val="20"/>
          <w:szCs w:val="20"/>
          <w:lang w:val="en-US"/>
        </w:rPr>
        <w:t xml:space="preserve"> = </w:t>
      </w:r>
      <w:r w:rsidRPr="00C84D61">
        <w:rPr>
          <w:rFonts w:eastAsiaTheme="minorEastAsia"/>
          <w:strike/>
          <w:sz w:val="20"/>
          <w:szCs w:val="20"/>
          <w:lang w:val="en-US"/>
        </w:rPr>
        <w:t>T</w:t>
      </w:r>
      <w:r w:rsidRPr="00C84D61">
        <w:rPr>
          <w:rFonts w:eastAsiaTheme="minorEastAsia"/>
          <w:strike/>
          <w:sz w:val="20"/>
          <w:szCs w:val="20"/>
          <w:vertAlign w:val="subscript"/>
          <w:lang w:val="en-US"/>
        </w:rPr>
        <w:t>LTM-processing</w:t>
      </w:r>
      <w:r w:rsidRPr="00C84D61">
        <w:rPr>
          <w:rFonts w:eastAsiaTheme="minorEastAsia"/>
          <w:strike/>
          <w:sz w:val="20"/>
          <w:szCs w:val="20"/>
          <w:lang w:val="en-US"/>
        </w:rPr>
        <w:t xml:space="preserve"> + T</w:t>
      </w:r>
      <w:r w:rsidRPr="00C84D61">
        <w:rPr>
          <w:rFonts w:eastAsiaTheme="minorEastAsia"/>
          <w:strike/>
          <w:sz w:val="20"/>
          <w:szCs w:val="20"/>
          <w:vertAlign w:val="subscript"/>
          <w:lang w:val="en-US"/>
        </w:rPr>
        <w:t>first-RS</w:t>
      </w:r>
      <w:r w:rsidRPr="00C84D61">
        <w:rPr>
          <w:rFonts w:eastAsiaTheme="minorEastAsia"/>
          <w:strike/>
          <w:sz w:val="20"/>
          <w:szCs w:val="20"/>
          <w:lang w:val="en-US"/>
        </w:rPr>
        <w:t xml:space="preserve"> + T</w:t>
      </w:r>
      <w:r w:rsidRPr="00C84D61">
        <w:rPr>
          <w:rFonts w:eastAsiaTheme="minorEastAsia"/>
          <w:strike/>
          <w:sz w:val="20"/>
          <w:szCs w:val="20"/>
          <w:vertAlign w:val="subscript"/>
          <w:lang w:val="en-US"/>
        </w:rPr>
        <w:t xml:space="preserve">RS-proc </w:t>
      </w:r>
      <w:r w:rsidRPr="00C84D61">
        <w:rPr>
          <w:rFonts w:eastAsiaTheme="minorEastAsia"/>
          <w:strike/>
          <w:sz w:val="20"/>
          <w:szCs w:val="20"/>
          <w:lang w:val="en-US"/>
        </w:rPr>
        <w:t>+ T</w:t>
      </w:r>
      <w:r w:rsidRPr="00C84D61">
        <w:rPr>
          <w:rFonts w:eastAsiaTheme="minorEastAsia"/>
          <w:strike/>
          <w:sz w:val="20"/>
          <w:szCs w:val="20"/>
          <w:vertAlign w:val="subscript"/>
          <w:lang w:val="en-US"/>
        </w:rPr>
        <w:t>LTM-IU.</w:t>
      </w:r>
      <w:r w:rsidRPr="00C84D61">
        <w:rPr>
          <w:rFonts w:eastAsiaTheme="minorEastAsia"/>
          <w:strike/>
          <w:sz w:val="20"/>
          <w:szCs w:val="20"/>
          <w:lang w:val="en-US"/>
        </w:rPr>
        <w:t xml:space="preserve"> (CTC)</w:t>
      </w:r>
    </w:p>
    <w:p w14:paraId="0F763D65" w14:textId="77777777" w:rsidR="00F215D1" w:rsidRPr="00C84D61" w:rsidRDefault="00F215D1" w:rsidP="00F215D1">
      <w:pPr>
        <w:pStyle w:val="ListParagraph"/>
        <w:widowControl w:val="0"/>
        <w:numPr>
          <w:ilvl w:val="0"/>
          <w:numId w:val="162"/>
        </w:numPr>
        <w:overflowPunct/>
        <w:autoSpaceDE/>
        <w:autoSpaceDN/>
        <w:adjustRightInd/>
        <w:ind w:leftChars="450" w:left="1380" w:hangingChars="150" w:hanging="300"/>
        <w:jc w:val="both"/>
        <w:textAlignment w:val="auto"/>
        <w:rPr>
          <w:rFonts w:eastAsiaTheme="minorEastAsia"/>
          <w:strike/>
          <w:sz w:val="20"/>
          <w:szCs w:val="20"/>
          <w:lang w:val="en-US"/>
        </w:rPr>
      </w:pPr>
      <w:r w:rsidRPr="00C84D61">
        <w:rPr>
          <w:rFonts w:eastAsiaTheme="minorEastAsia"/>
          <w:strike/>
          <w:sz w:val="20"/>
          <w:szCs w:val="20"/>
          <w:lang w:val="en-US"/>
        </w:rPr>
        <w:t>T</w:t>
      </w:r>
      <w:r w:rsidRPr="00C84D61">
        <w:rPr>
          <w:rFonts w:eastAsiaTheme="minorEastAsia"/>
          <w:strike/>
          <w:sz w:val="20"/>
          <w:szCs w:val="20"/>
          <w:vertAlign w:val="subscript"/>
          <w:lang w:val="en-US"/>
        </w:rPr>
        <w:t>LTM-processing</w:t>
      </w:r>
      <w:r w:rsidRPr="00C84D61">
        <w:rPr>
          <w:rFonts w:eastAsiaTheme="minorEastAsia"/>
          <w:strike/>
          <w:sz w:val="20"/>
          <w:szCs w:val="20"/>
          <w:lang w:val="en-US"/>
        </w:rPr>
        <w:t xml:space="preserve"> is the time for UE processing, consisting of applying the target cell parameters and L1/L2 change.</w:t>
      </w:r>
    </w:p>
    <w:p w14:paraId="461E1545" w14:textId="77777777" w:rsidR="00F215D1" w:rsidRPr="00C84D61" w:rsidRDefault="00F215D1" w:rsidP="00F215D1">
      <w:pPr>
        <w:pStyle w:val="ListParagraph"/>
        <w:widowControl w:val="0"/>
        <w:numPr>
          <w:ilvl w:val="0"/>
          <w:numId w:val="162"/>
        </w:numPr>
        <w:overflowPunct/>
        <w:autoSpaceDE/>
        <w:autoSpaceDN/>
        <w:adjustRightInd/>
        <w:ind w:leftChars="450" w:left="1380" w:hangingChars="150" w:hanging="300"/>
        <w:jc w:val="both"/>
        <w:textAlignment w:val="auto"/>
        <w:rPr>
          <w:rFonts w:eastAsiaTheme="minorEastAsia"/>
          <w:strike/>
          <w:sz w:val="20"/>
          <w:szCs w:val="20"/>
          <w:lang w:val="en-US"/>
        </w:rPr>
      </w:pPr>
      <w:r w:rsidRPr="00C84D61">
        <w:rPr>
          <w:rFonts w:eastAsiaTheme="minorEastAsia"/>
          <w:strike/>
          <w:sz w:val="20"/>
          <w:szCs w:val="20"/>
          <w:lang w:val="en-US"/>
        </w:rPr>
        <w:t>T</w:t>
      </w:r>
      <w:r w:rsidRPr="00C84D61">
        <w:rPr>
          <w:rFonts w:eastAsiaTheme="minorEastAsia"/>
          <w:strike/>
          <w:sz w:val="20"/>
          <w:szCs w:val="20"/>
          <w:vertAlign w:val="subscript"/>
          <w:lang w:val="en-US"/>
        </w:rPr>
        <w:t>first-RS</w:t>
      </w:r>
      <w:r w:rsidRPr="00C84D61">
        <w:rPr>
          <w:rFonts w:eastAsiaTheme="minorEastAsia"/>
          <w:strike/>
          <w:sz w:val="20"/>
          <w:szCs w:val="20"/>
          <w:lang w:val="en-US"/>
        </w:rPr>
        <w:t xml:space="preserve"> is the time for fine time tracking and acquiring full timing information of the target cell.</w:t>
      </w:r>
    </w:p>
    <w:p w14:paraId="0B22E025" w14:textId="77777777" w:rsidR="00F215D1" w:rsidRPr="00C84D61" w:rsidRDefault="00F215D1" w:rsidP="00F215D1">
      <w:pPr>
        <w:pStyle w:val="ListParagraph"/>
        <w:widowControl w:val="0"/>
        <w:numPr>
          <w:ilvl w:val="0"/>
          <w:numId w:val="162"/>
        </w:numPr>
        <w:overflowPunct/>
        <w:autoSpaceDE/>
        <w:autoSpaceDN/>
        <w:adjustRightInd/>
        <w:ind w:leftChars="450" w:left="1380" w:hangingChars="150" w:hanging="300"/>
        <w:jc w:val="both"/>
        <w:textAlignment w:val="auto"/>
        <w:rPr>
          <w:rFonts w:eastAsiaTheme="minorEastAsia"/>
          <w:strike/>
          <w:sz w:val="20"/>
          <w:szCs w:val="20"/>
          <w:lang w:val="en-US"/>
        </w:rPr>
      </w:pPr>
      <w:r w:rsidRPr="00C84D61">
        <w:rPr>
          <w:rFonts w:eastAsiaTheme="minorEastAsia"/>
          <w:strike/>
          <w:sz w:val="20"/>
          <w:szCs w:val="20"/>
          <w:lang w:val="en-US"/>
        </w:rPr>
        <w:t>T</w:t>
      </w:r>
      <w:r w:rsidRPr="00C84D61">
        <w:rPr>
          <w:rFonts w:eastAsiaTheme="minorEastAsia"/>
          <w:strike/>
          <w:sz w:val="20"/>
          <w:szCs w:val="20"/>
          <w:vertAlign w:val="subscript"/>
          <w:lang w:val="en-US"/>
        </w:rPr>
        <w:t>RS-proc</w:t>
      </w:r>
      <w:r w:rsidRPr="00C84D61">
        <w:rPr>
          <w:rFonts w:eastAsiaTheme="minorEastAsia"/>
          <w:strike/>
          <w:sz w:val="20"/>
          <w:szCs w:val="20"/>
          <w:lang w:val="en-US"/>
        </w:rPr>
        <w:t xml:space="preserve"> is the time for SSB processing.</w:t>
      </w:r>
    </w:p>
    <w:p w14:paraId="53FDAA61" w14:textId="77777777" w:rsidR="00F215D1" w:rsidRPr="00C84D61" w:rsidRDefault="00F215D1" w:rsidP="00F215D1">
      <w:pPr>
        <w:pStyle w:val="ListParagraph"/>
        <w:widowControl w:val="0"/>
        <w:numPr>
          <w:ilvl w:val="0"/>
          <w:numId w:val="162"/>
        </w:numPr>
        <w:overflowPunct/>
        <w:autoSpaceDE/>
        <w:autoSpaceDN/>
        <w:adjustRightInd/>
        <w:spacing w:after="120"/>
        <w:ind w:leftChars="450" w:left="1380" w:hangingChars="150" w:hanging="300"/>
        <w:jc w:val="both"/>
        <w:textAlignment w:val="auto"/>
        <w:rPr>
          <w:rFonts w:eastAsiaTheme="minorEastAsia"/>
          <w:strike/>
          <w:sz w:val="20"/>
          <w:szCs w:val="20"/>
          <w:lang w:val="en-US"/>
        </w:rPr>
      </w:pPr>
      <w:r w:rsidRPr="00C84D61">
        <w:rPr>
          <w:rFonts w:eastAsiaTheme="minorEastAsia"/>
          <w:strike/>
          <w:sz w:val="20"/>
          <w:szCs w:val="20"/>
          <w:lang w:val="en-US"/>
        </w:rPr>
        <w:t>T</w:t>
      </w:r>
      <w:r w:rsidRPr="00C84D61">
        <w:rPr>
          <w:rFonts w:eastAsiaTheme="minorEastAsia"/>
          <w:strike/>
          <w:sz w:val="20"/>
          <w:szCs w:val="20"/>
          <w:vertAlign w:val="subscript"/>
          <w:lang w:val="en-US"/>
        </w:rPr>
        <w:t xml:space="preserve">LTM-IU </w:t>
      </w:r>
      <w:r w:rsidRPr="00C84D61">
        <w:rPr>
          <w:rFonts w:eastAsiaTheme="minorEastAsia"/>
          <w:strike/>
          <w:sz w:val="20"/>
          <w:szCs w:val="20"/>
          <w:lang w:val="en-US"/>
        </w:rPr>
        <w:t>is the interruption uncertainty during LTM cell switch.</w:t>
      </w:r>
    </w:p>
    <w:p w14:paraId="457E3B42" w14:textId="77777777" w:rsidR="00F215D1" w:rsidRPr="00C84D61"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C84D61">
        <w:rPr>
          <w:rFonts w:eastAsia="SimSun"/>
          <w:strike/>
          <w:color w:val="000000" w:themeColor="text1"/>
          <w:sz w:val="20"/>
          <w:szCs w:val="20"/>
          <w:u w:val="single"/>
          <w:lang w:val="en-US"/>
        </w:rPr>
        <w:t>Recommended WF</w:t>
      </w:r>
    </w:p>
    <w:p w14:paraId="16B41BA9" w14:textId="77777777" w:rsidR="00F215D1" w:rsidRPr="00C84D61"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C84D61">
        <w:rPr>
          <w:rFonts w:eastAsia="SimSun"/>
          <w:strike/>
          <w:color w:val="000000" w:themeColor="text1"/>
          <w:sz w:val="20"/>
          <w:szCs w:val="20"/>
          <w:lang w:val="en-US"/>
        </w:rPr>
        <w:t>Discussion is needed.</w:t>
      </w:r>
    </w:p>
    <w:p w14:paraId="1695DD37" w14:textId="77777777" w:rsidR="00F215D1" w:rsidRPr="00F17F1B" w:rsidRDefault="00F215D1" w:rsidP="00F215D1">
      <w:pPr>
        <w:rPr>
          <w:rFonts w:eastAsiaTheme="minorEastAsia"/>
          <w:iCs/>
          <w:color w:val="000000" w:themeColor="text1"/>
          <w:lang w:val="en-US"/>
        </w:rPr>
      </w:pPr>
    </w:p>
    <w:p w14:paraId="0E545103" w14:textId="77777777" w:rsidR="00F215D1" w:rsidRPr="00F17F1B" w:rsidRDefault="00F215D1" w:rsidP="00A805E9">
      <w:pPr>
        <w:pStyle w:val="Heading2"/>
      </w:pPr>
      <w:r w:rsidRPr="00F17F1B">
        <w:rPr>
          <w:rFonts w:hint="eastAsia"/>
        </w:rPr>
        <w:t>Early synchronization and TCI state activation</w:t>
      </w:r>
    </w:p>
    <w:p w14:paraId="53B4A53F" w14:textId="77777777" w:rsidR="00F215D1" w:rsidRPr="004D7E97" w:rsidRDefault="00F215D1" w:rsidP="00A805E9">
      <w:pPr>
        <w:pStyle w:val="Heading4"/>
        <w:numPr>
          <w:ilvl w:val="0"/>
          <w:numId w:val="0"/>
        </w:numPr>
        <w:rPr>
          <w:strike/>
        </w:rPr>
      </w:pPr>
      <w:r w:rsidRPr="004D7E97">
        <w:rPr>
          <w:strike/>
        </w:rPr>
        <w:t xml:space="preserve">Issue </w:t>
      </w:r>
      <w:r w:rsidRPr="004D7E97">
        <w:rPr>
          <w:rFonts w:hint="eastAsia"/>
          <w:strike/>
        </w:rPr>
        <w:t>1</w:t>
      </w:r>
      <w:r w:rsidRPr="004D7E97">
        <w:rPr>
          <w:strike/>
        </w:rPr>
        <w:t>-</w:t>
      </w:r>
      <w:r w:rsidRPr="004D7E97">
        <w:rPr>
          <w:rFonts w:hint="eastAsia"/>
          <w:strike/>
        </w:rPr>
        <w:t>3</w:t>
      </w:r>
      <w:r w:rsidRPr="004D7E97">
        <w:rPr>
          <w:strike/>
        </w:rPr>
        <w:t xml:space="preserve">-1: </w:t>
      </w:r>
      <w:r w:rsidRPr="004D7E97">
        <w:rPr>
          <w:rFonts w:hint="eastAsia"/>
          <w:strike/>
        </w:rPr>
        <w:t xml:space="preserve">Early DL </w:t>
      </w:r>
      <w:r w:rsidRPr="004D7E97">
        <w:rPr>
          <w:strike/>
        </w:rPr>
        <w:t>sync</w:t>
      </w:r>
    </w:p>
    <w:p w14:paraId="543454D3"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Candidate solutions:</w:t>
      </w:r>
    </w:p>
    <w:p w14:paraId="76A714EA"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lastRenderedPageBreak/>
        <w:t>Option 1: R18 LTM early DL-sync can be as baseline. (CT</w:t>
      </w:r>
      <w:r w:rsidRPr="004D7E97">
        <w:rPr>
          <w:rFonts w:eastAsia="SimSun" w:hint="eastAsia"/>
          <w:strike/>
          <w:color w:val="000000" w:themeColor="text1"/>
          <w:sz w:val="20"/>
          <w:szCs w:val="20"/>
          <w:lang w:val="en-US"/>
        </w:rPr>
        <w:t>C</w:t>
      </w:r>
      <w:r w:rsidRPr="004D7E97">
        <w:rPr>
          <w:rFonts w:eastAsia="SimSun"/>
          <w:strike/>
          <w:color w:val="000000" w:themeColor="text1"/>
          <w:sz w:val="20"/>
          <w:szCs w:val="20"/>
          <w:lang w:val="en-US"/>
        </w:rPr>
        <w:t>)</w:t>
      </w:r>
    </w:p>
    <w:p w14:paraId="02DA554A"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 xml:space="preserve">Option </w:t>
      </w:r>
      <w:r w:rsidRPr="004D7E97">
        <w:rPr>
          <w:rFonts w:eastAsia="SimSun" w:hint="eastAsia"/>
          <w:strike/>
          <w:color w:val="000000" w:themeColor="text1"/>
          <w:sz w:val="20"/>
          <w:szCs w:val="20"/>
          <w:lang w:val="en-US"/>
        </w:rPr>
        <w:t>2</w:t>
      </w:r>
      <w:r w:rsidRPr="004D7E97">
        <w:rPr>
          <w:rFonts w:eastAsia="SimSun"/>
          <w:strike/>
          <w:color w:val="000000" w:themeColor="text1"/>
          <w:sz w:val="20"/>
          <w:szCs w:val="20"/>
          <w:lang w:val="en-US"/>
        </w:rPr>
        <w:t xml:space="preserve">: </w:t>
      </w:r>
      <w:r w:rsidRPr="004D7E97">
        <w:rPr>
          <w:rFonts w:eastAsia="SimSun" w:hint="eastAsia"/>
          <w:strike/>
          <w:color w:val="000000" w:themeColor="text1"/>
          <w:sz w:val="20"/>
          <w:szCs w:val="20"/>
          <w:lang w:val="en-US"/>
        </w:rPr>
        <w:t>FFS w</w:t>
      </w:r>
      <w:r w:rsidRPr="004D7E97">
        <w:rPr>
          <w:rFonts w:eastAsia="SimSun"/>
          <w:strike/>
          <w:color w:val="000000" w:themeColor="text1"/>
          <w:sz w:val="20"/>
          <w:szCs w:val="20"/>
          <w:lang w:val="en-US"/>
        </w:rPr>
        <w:t>hether new requirements due to CLTM specific DL/UL sync procedures are needed.</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(Nokia)</w:t>
      </w:r>
    </w:p>
    <w:p w14:paraId="0D06AA2A"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 xml:space="preserve">Option </w:t>
      </w:r>
      <w:r w:rsidRPr="004D7E97">
        <w:rPr>
          <w:rFonts w:eastAsia="SimSun" w:hint="eastAsia"/>
          <w:strike/>
          <w:color w:val="000000" w:themeColor="text1"/>
          <w:sz w:val="20"/>
          <w:szCs w:val="20"/>
          <w:lang w:val="en-US"/>
        </w:rPr>
        <w:t>3</w:t>
      </w:r>
      <w:r w:rsidRPr="004D7E97">
        <w:rPr>
          <w:rFonts w:eastAsia="SimSun"/>
          <w:strike/>
          <w:color w:val="000000" w:themeColor="text1"/>
          <w:sz w:val="20"/>
          <w:szCs w:val="20"/>
          <w:lang w:val="en-US"/>
        </w:rPr>
        <w:t xml:space="preserve">: </w:t>
      </w:r>
      <w:r w:rsidRPr="004D7E97">
        <w:rPr>
          <w:rFonts w:eastAsia="SimSun" w:hint="eastAsia"/>
          <w:strike/>
          <w:color w:val="000000" w:themeColor="text1"/>
          <w:sz w:val="20"/>
          <w:szCs w:val="20"/>
          <w:lang w:val="en-US"/>
        </w:rPr>
        <w:t>W</w:t>
      </w:r>
      <w:r w:rsidRPr="004D7E97">
        <w:rPr>
          <w:rFonts w:eastAsia="SimSun"/>
          <w:strike/>
          <w:color w:val="000000" w:themeColor="text1"/>
          <w:sz w:val="20"/>
          <w:szCs w:val="20"/>
          <w:lang w:val="en-US"/>
        </w:rPr>
        <w:t>ait for RAN2 further agreement on the framework.</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(E///)</w:t>
      </w:r>
    </w:p>
    <w:p w14:paraId="53BABC2A"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Recommended WF</w:t>
      </w:r>
    </w:p>
    <w:p w14:paraId="3DD17CDA" w14:textId="77777777" w:rsidR="00F215D1" w:rsidRPr="004D7E97"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4D7E97">
        <w:rPr>
          <w:rFonts w:eastAsia="SimSun"/>
          <w:strike/>
          <w:color w:val="000000" w:themeColor="text1"/>
          <w:sz w:val="20"/>
          <w:szCs w:val="20"/>
          <w:lang w:val="en-US"/>
        </w:rPr>
        <w:t>Discussion is needed.</w:t>
      </w:r>
    </w:p>
    <w:p w14:paraId="28AF8D71" w14:textId="77777777" w:rsidR="00F215D1" w:rsidRPr="004D7E97" w:rsidRDefault="00F215D1" w:rsidP="00F215D1">
      <w:pPr>
        <w:rPr>
          <w:rFonts w:eastAsiaTheme="minorEastAsia"/>
          <w:iCs/>
          <w:strike/>
          <w:color w:val="000000" w:themeColor="text1"/>
          <w:sz w:val="20"/>
          <w:szCs w:val="20"/>
          <w:lang w:val="en-US"/>
        </w:rPr>
      </w:pPr>
    </w:p>
    <w:p w14:paraId="71D1DE25" w14:textId="77777777" w:rsidR="00F215D1" w:rsidRPr="004D7E97" w:rsidRDefault="00F215D1" w:rsidP="00A805E9">
      <w:pPr>
        <w:pStyle w:val="Heading4"/>
        <w:numPr>
          <w:ilvl w:val="0"/>
          <w:numId w:val="0"/>
        </w:numPr>
        <w:rPr>
          <w:strike/>
        </w:rPr>
      </w:pPr>
      <w:r w:rsidRPr="004D7E97">
        <w:rPr>
          <w:strike/>
        </w:rPr>
        <w:t xml:space="preserve">Issue </w:t>
      </w:r>
      <w:r w:rsidRPr="004D7E97">
        <w:rPr>
          <w:rFonts w:hint="eastAsia"/>
          <w:strike/>
        </w:rPr>
        <w:t>1</w:t>
      </w:r>
      <w:r w:rsidRPr="004D7E97">
        <w:rPr>
          <w:strike/>
        </w:rPr>
        <w:t>-</w:t>
      </w:r>
      <w:r w:rsidRPr="004D7E97">
        <w:rPr>
          <w:rFonts w:hint="eastAsia"/>
          <w:strike/>
        </w:rPr>
        <w:t>3</w:t>
      </w:r>
      <w:r w:rsidRPr="004D7E97">
        <w:rPr>
          <w:strike/>
        </w:rPr>
        <w:t>-</w:t>
      </w:r>
      <w:r w:rsidRPr="004D7E97">
        <w:rPr>
          <w:rFonts w:hint="eastAsia"/>
          <w:strike/>
        </w:rPr>
        <w:t>2</w:t>
      </w:r>
      <w:r w:rsidRPr="004D7E97">
        <w:rPr>
          <w:strike/>
        </w:rPr>
        <w:t xml:space="preserve">: </w:t>
      </w:r>
      <w:r w:rsidRPr="004D7E97">
        <w:rPr>
          <w:rFonts w:hint="eastAsia"/>
          <w:strike/>
        </w:rPr>
        <w:t xml:space="preserve">Early UL </w:t>
      </w:r>
      <w:r w:rsidRPr="004D7E97">
        <w:rPr>
          <w:strike/>
        </w:rPr>
        <w:t>sync</w:t>
      </w:r>
    </w:p>
    <w:p w14:paraId="1B443731"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Candidate solutions:</w:t>
      </w:r>
    </w:p>
    <w:p w14:paraId="23060F1F"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Option 1: For UL-sync, we can consider some situations as follows</w:t>
      </w:r>
      <w:r w:rsidRPr="004D7E97">
        <w:rPr>
          <w:rFonts w:eastAsia="SimSun" w:hint="eastAsia"/>
          <w:strike/>
          <w:color w:val="000000" w:themeColor="text1"/>
          <w:sz w:val="20"/>
          <w:szCs w:val="20"/>
          <w:lang w:val="en-US"/>
        </w:rPr>
        <w:t>,</w:t>
      </w:r>
      <w:r w:rsidRPr="004D7E97">
        <w:rPr>
          <w:rFonts w:eastAsia="SimSun"/>
          <w:strike/>
          <w:color w:val="000000" w:themeColor="text1"/>
          <w:sz w:val="20"/>
          <w:szCs w:val="20"/>
          <w:lang w:val="en-US"/>
        </w:rPr>
        <w:t>(CT</w:t>
      </w:r>
      <w:r w:rsidRPr="004D7E97">
        <w:rPr>
          <w:rFonts w:eastAsia="SimSun" w:hint="eastAsia"/>
          <w:strike/>
          <w:color w:val="000000" w:themeColor="text1"/>
          <w:sz w:val="20"/>
          <w:szCs w:val="20"/>
          <w:lang w:val="en-US"/>
        </w:rPr>
        <w:t>C</w:t>
      </w:r>
      <w:r w:rsidRPr="004D7E97">
        <w:rPr>
          <w:rFonts w:eastAsia="SimSun"/>
          <w:strike/>
          <w:color w:val="000000" w:themeColor="text1"/>
          <w:sz w:val="20"/>
          <w:szCs w:val="20"/>
          <w:lang w:val="en-US"/>
        </w:rPr>
        <w:t>)</w:t>
      </w:r>
    </w:p>
    <w:p w14:paraId="3A7ED434" w14:textId="77777777" w:rsidR="00F215D1" w:rsidRPr="004D7E97" w:rsidRDefault="00F215D1" w:rsidP="00F215D1">
      <w:pPr>
        <w:pStyle w:val="ListParagraph"/>
        <w:numPr>
          <w:ilvl w:val="0"/>
          <w:numId w:val="167"/>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Do not need to acquire the TA, i.e., the N</w:t>
      </w:r>
      <w:r w:rsidRPr="004D7E97">
        <w:rPr>
          <w:rFonts w:eastAsia="SimSun"/>
          <w:strike/>
          <w:color w:val="000000" w:themeColor="text1"/>
          <w:sz w:val="20"/>
          <w:szCs w:val="20"/>
          <w:vertAlign w:val="subscript"/>
          <w:lang w:val="en-US"/>
        </w:rPr>
        <w:t>TA</w:t>
      </w:r>
      <w:r w:rsidRPr="004D7E97">
        <w:rPr>
          <w:rFonts w:eastAsia="SimSun"/>
          <w:strike/>
          <w:color w:val="000000" w:themeColor="text1"/>
          <w:sz w:val="20"/>
          <w:szCs w:val="20"/>
          <w:lang w:val="en-US"/>
        </w:rPr>
        <w:t xml:space="preserve"> of candidate cell(s) is/are same as serving cell or N</w:t>
      </w:r>
      <w:r w:rsidRPr="004D7E97">
        <w:rPr>
          <w:rFonts w:eastAsia="SimSun"/>
          <w:strike/>
          <w:color w:val="000000" w:themeColor="text1"/>
          <w:sz w:val="20"/>
          <w:szCs w:val="20"/>
          <w:vertAlign w:val="subscript"/>
          <w:lang w:val="en-US"/>
        </w:rPr>
        <w:t>TA</w:t>
      </w:r>
      <w:r w:rsidRPr="004D7E97">
        <w:rPr>
          <w:rFonts w:eastAsia="SimSun"/>
          <w:strike/>
          <w:color w:val="000000" w:themeColor="text1"/>
          <w:sz w:val="20"/>
          <w:szCs w:val="20"/>
          <w:lang w:val="en-US"/>
        </w:rPr>
        <w:t xml:space="preserve"> = 0.</w:t>
      </w:r>
    </w:p>
    <w:p w14:paraId="2E9FB4B8" w14:textId="77777777" w:rsidR="00F215D1" w:rsidRPr="004D7E97" w:rsidRDefault="00F215D1" w:rsidP="00F215D1">
      <w:pPr>
        <w:pStyle w:val="ListParagraph"/>
        <w:numPr>
          <w:ilvl w:val="0"/>
          <w:numId w:val="167"/>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RAR-based TA acquisition.</w:t>
      </w:r>
    </w:p>
    <w:p w14:paraId="3FE4CAEA" w14:textId="77777777" w:rsidR="00F215D1" w:rsidRPr="004D7E97" w:rsidRDefault="00F215D1" w:rsidP="00F215D1">
      <w:pPr>
        <w:pStyle w:val="ListParagraph"/>
        <w:numPr>
          <w:ilvl w:val="0"/>
          <w:numId w:val="167"/>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UE based TA measurement.</w:t>
      </w:r>
    </w:p>
    <w:p w14:paraId="47494534"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hint="eastAsia"/>
          <w:strike/>
          <w:color w:val="000000" w:themeColor="text1"/>
          <w:sz w:val="20"/>
          <w:szCs w:val="20"/>
          <w:lang w:val="en-US"/>
        </w:rPr>
        <w:t>Option 2: H</w:t>
      </w:r>
      <w:r w:rsidRPr="004D7E97">
        <w:rPr>
          <w:rFonts w:eastAsia="SimSun"/>
          <w:strike/>
          <w:color w:val="000000" w:themeColor="text1"/>
          <w:sz w:val="20"/>
          <w:szCs w:val="20"/>
          <w:lang w:val="en-US"/>
        </w:rPr>
        <w:t>ow/whether to support early RACH on candidate cells during conditional LTM</w:t>
      </w:r>
      <w:r w:rsidRPr="004D7E97">
        <w:rPr>
          <w:rFonts w:eastAsia="SimSun" w:hint="eastAsia"/>
          <w:strike/>
          <w:color w:val="000000" w:themeColor="text1"/>
          <w:sz w:val="20"/>
          <w:szCs w:val="20"/>
          <w:lang w:val="en-US"/>
        </w:rPr>
        <w:t>. (HW)</w:t>
      </w:r>
    </w:p>
    <w:p w14:paraId="60F0BFB2"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hint="eastAsia"/>
          <w:strike/>
          <w:color w:val="000000" w:themeColor="text1"/>
          <w:sz w:val="20"/>
          <w:szCs w:val="20"/>
          <w:lang w:val="en-US"/>
        </w:rPr>
        <w:t>Option 3: W</w:t>
      </w:r>
      <w:r w:rsidRPr="004D7E97">
        <w:rPr>
          <w:rFonts w:eastAsia="SimSun"/>
          <w:strike/>
          <w:color w:val="000000" w:themeColor="text1"/>
          <w:sz w:val="20"/>
          <w:szCs w:val="20"/>
          <w:lang w:val="en-US"/>
        </w:rPr>
        <w:t>hether updates are needed to the Rel-18 PDCCH ordered RACH delay requirements</w:t>
      </w:r>
      <w:r w:rsidRPr="004D7E97">
        <w:rPr>
          <w:rFonts w:eastAsia="SimSun" w:hint="eastAsia"/>
          <w:strike/>
          <w:color w:val="000000" w:themeColor="text1"/>
          <w:sz w:val="20"/>
          <w:szCs w:val="20"/>
          <w:lang w:val="en-US"/>
        </w:rPr>
        <w:t>.</w:t>
      </w:r>
      <w:r w:rsidRPr="004D7E97">
        <w:rPr>
          <w:rFonts w:eastAsia="SimSun"/>
          <w:strike/>
          <w:color w:val="000000" w:themeColor="text1"/>
          <w:sz w:val="20"/>
          <w:szCs w:val="20"/>
          <w:lang w:val="en-US"/>
        </w:rPr>
        <w:t xml:space="preserve"> (Nokia)</w:t>
      </w:r>
    </w:p>
    <w:p w14:paraId="0EF6E769"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hint="eastAsia"/>
          <w:strike/>
          <w:color w:val="000000" w:themeColor="text1"/>
          <w:sz w:val="20"/>
          <w:szCs w:val="20"/>
          <w:lang w:val="en-US"/>
        </w:rPr>
        <w:t xml:space="preserve">Option 4:  If </w:t>
      </w:r>
      <w:r w:rsidRPr="004D7E97">
        <w:rPr>
          <w:rFonts w:eastAsia="SimSun"/>
          <w:strike/>
          <w:color w:val="000000" w:themeColor="text1"/>
          <w:sz w:val="20"/>
          <w:szCs w:val="20"/>
          <w:lang w:val="en-US"/>
        </w:rPr>
        <w:t>DL TODA-based UE autonomous TA estimation is found beneficial for the conditional LTM cell switch, RAN4 to define the requirements for DL TODA-based UE autonomous TA estimation.</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QC)</w:t>
      </w:r>
    </w:p>
    <w:p w14:paraId="31184F28"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 xml:space="preserve">Option </w:t>
      </w:r>
      <w:r w:rsidRPr="004D7E97">
        <w:rPr>
          <w:rFonts w:eastAsia="SimSun" w:hint="eastAsia"/>
          <w:strike/>
          <w:color w:val="000000" w:themeColor="text1"/>
          <w:sz w:val="20"/>
          <w:szCs w:val="20"/>
          <w:lang w:val="en-US"/>
        </w:rPr>
        <w:t>5</w:t>
      </w:r>
      <w:r w:rsidRPr="004D7E97">
        <w:rPr>
          <w:rFonts w:eastAsia="SimSun"/>
          <w:strike/>
          <w:color w:val="000000" w:themeColor="text1"/>
          <w:sz w:val="20"/>
          <w:szCs w:val="20"/>
          <w:lang w:val="en-US"/>
        </w:rPr>
        <w:t xml:space="preserve">: </w:t>
      </w:r>
      <w:r w:rsidRPr="004D7E97">
        <w:rPr>
          <w:rFonts w:eastAsia="SimSun" w:hint="eastAsia"/>
          <w:strike/>
          <w:color w:val="000000" w:themeColor="text1"/>
          <w:sz w:val="20"/>
          <w:szCs w:val="20"/>
          <w:lang w:val="en-US"/>
        </w:rPr>
        <w:t>W</w:t>
      </w:r>
      <w:r w:rsidRPr="004D7E97">
        <w:rPr>
          <w:rFonts w:eastAsia="SimSun"/>
          <w:strike/>
          <w:color w:val="000000" w:themeColor="text1"/>
          <w:sz w:val="20"/>
          <w:szCs w:val="20"/>
          <w:lang w:val="en-US"/>
        </w:rPr>
        <w:t xml:space="preserve">ait for more progress from other </w:t>
      </w:r>
      <w:r w:rsidRPr="004D7E97">
        <w:rPr>
          <w:rFonts w:eastAsia="SimSun" w:hint="eastAsia"/>
          <w:strike/>
          <w:color w:val="000000" w:themeColor="text1"/>
          <w:sz w:val="20"/>
          <w:szCs w:val="20"/>
          <w:lang w:val="en-US"/>
        </w:rPr>
        <w:t>WGs</w:t>
      </w:r>
      <w:r w:rsidRPr="004D7E97">
        <w:rPr>
          <w:rFonts w:eastAsia="SimSun"/>
          <w:strike/>
          <w:color w:val="000000" w:themeColor="text1"/>
          <w:sz w:val="20"/>
          <w:szCs w:val="20"/>
          <w:lang w:val="en-US"/>
        </w:rPr>
        <w:t>.</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w:t>
      </w:r>
      <w:r w:rsidRPr="004D7E97">
        <w:rPr>
          <w:rFonts w:eastAsia="SimSun" w:hint="eastAsia"/>
          <w:strike/>
          <w:color w:val="000000" w:themeColor="text1"/>
          <w:sz w:val="20"/>
          <w:szCs w:val="20"/>
          <w:lang w:val="en-US"/>
        </w:rPr>
        <w:t xml:space="preserve">HW, </w:t>
      </w:r>
      <w:r w:rsidRPr="004D7E97">
        <w:rPr>
          <w:rFonts w:eastAsia="SimSun"/>
          <w:strike/>
          <w:color w:val="000000" w:themeColor="text1"/>
          <w:sz w:val="20"/>
          <w:szCs w:val="20"/>
          <w:lang w:val="en-US"/>
        </w:rPr>
        <w:t>E///)</w:t>
      </w:r>
    </w:p>
    <w:p w14:paraId="0CA18B39"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Recommended WF</w:t>
      </w:r>
    </w:p>
    <w:p w14:paraId="2C66CD72" w14:textId="77777777" w:rsidR="00F215D1" w:rsidRPr="004D7E97"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4D7E97">
        <w:rPr>
          <w:rFonts w:eastAsia="SimSun"/>
          <w:strike/>
          <w:color w:val="000000" w:themeColor="text1"/>
          <w:sz w:val="20"/>
          <w:szCs w:val="20"/>
          <w:lang w:val="en-US"/>
        </w:rPr>
        <w:t>Discussion is needed.</w:t>
      </w:r>
    </w:p>
    <w:p w14:paraId="7EE449AE" w14:textId="77777777" w:rsidR="00F215D1" w:rsidRPr="004D7E97" w:rsidRDefault="00F215D1" w:rsidP="00F215D1">
      <w:pPr>
        <w:rPr>
          <w:rFonts w:eastAsiaTheme="minorEastAsia"/>
          <w:b/>
          <w:strike/>
          <w:color w:val="000000" w:themeColor="text1"/>
          <w:sz w:val="20"/>
          <w:szCs w:val="20"/>
          <w:u w:val="single"/>
          <w:lang w:val="en-US"/>
        </w:rPr>
      </w:pPr>
    </w:p>
    <w:p w14:paraId="16EB8C0E" w14:textId="77777777" w:rsidR="00F215D1" w:rsidRPr="004D7E97" w:rsidRDefault="00F215D1" w:rsidP="00A805E9">
      <w:pPr>
        <w:pStyle w:val="Heading4"/>
        <w:numPr>
          <w:ilvl w:val="0"/>
          <w:numId w:val="0"/>
        </w:numPr>
        <w:rPr>
          <w:strike/>
        </w:rPr>
      </w:pPr>
      <w:r w:rsidRPr="004D7E97">
        <w:rPr>
          <w:strike/>
        </w:rPr>
        <w:t xml:space="preserve">Issue </w:t>
      </w:r>
      <w:r w:rsidRPr="004D7E97">
        <w:rPr>
          <w:rFonts w:hint="eastAsia"/>
          <w:strike/>
        </w:rPr>
        <w:t>1</w:t>
      </w:r>
      <w:r w:rsidRPr="004D7E97">
        <w:rPr>
          <w:strike/>
        </w:rPr>
        <w:t>-</w:t>
      </w:r>
      <w:r w:rsidRPr="004D7E97">
        <w:rPr>
          <w:rFonts w:hint="eastAsia"/>
          <w:strike/>
        </w:rPr>
        <w:t>3</w:t>
      </w:r>
      <w:r w:rsidRPr="004D7E97">
        <w:rPr>
          <w:strike/>
        </w:rPr>
        <w:t>-</w:t>
      </w:r>
      <w:r w:rsidRPr="004D7E97">
        <w:rPr>
          <w:rFonts w:hint="eastAsia"/>
          <w:strike/>
        </w:rPr>
        <w:t>3</w:t>
      </w:r>
      <w:r w:rsidRPr="004D7E97">
        <w:rPr>
          <w:strike/>
        </w:rPr>
        <w:t xml:space="preserve">: </w:t>
      </w:r>
      <w:r w:rsidRPr="004D7E97">
        <w:rPr>
          <w:rFonts w:hint="eastAsia"/>
          <w:strike/>
        </w:rPr>
        <w:t>Early TCI state activation</w:t>
      </w:r>
    </w:p>
    <w:p w14:paraId="6568A184"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Candidate solutions:</w:t>
      </w:r>
    </w:p>
    <w:p w14:paraId="7A093A23"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 xml:space="preserve">Option 1: </w:t>
      </w:r>
      <w:r w:rsidRPr="004D7E97">
        <w:rPr>
          <w:rFonts w:eastAsia="SimSun" w:hint="eastAsia"/>
          <w:strike/>
          <w:color w:val="000000" w:themeColor="text1"/>
          <w:sz w:val="20"/>
          <w:szCs w:val="20"/>
          <w:lang w:val="en-US"/>
        </w:rPr>
        <w:t>H</w:t>
      </w:r>
      <w:r w:rsidRPr="004D7E97">
        <w:rPr>
          <w:rFonts w:eastAsia="SimSun"/>
          <w:strike/>
          <w:color w:val="000000" w:themeColor="text1"/>
          <w:sz w:val="20"/>
          <w:szCs w:val="20"/>
          <w:lang w:val="en-US"/>
        </w:rPr>
        <w:t>ow/whether to support early TCI activation on candidate cells during conditional LTM</w:t>
      </w:r>
      <w:r w:rsidRPr="004D7E97">
        <w:rPr>
          <w:rFonts w:eastAsia="SimSun" w:hint="eastAsia"/>
          <w:strike/>
          <w:color w:val="000000" w:themeColor="text1"/>
          <w:sz w:val="20"/>
          <w:szCs w:val="20"/>
          <w:lang w:val="en-US"/>
        </w:rPr>
        <w:t>. (HW)</w:t>
      </w:r>
    </w:p>
    <w:p w14:paraId="4F085437"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hint="eastAsia"/>
          <w:strike/>
          <w:color w:val="000000" w:themeColor="text1"/>
          <w:sz w:val="20"/>
          <w:szCs w:val="20"/>
          <w:lang w:val="en-US"/>
        </w:rPr>
        <w:t xml:space="preserve">Option 2: </w:t>
      </w:r>
      <w:r w:rsidRPr="004D7E97">
        <w:rPr>
          <w:rFonts w:eastAsia="SimSun"/>
          <w:strike/>
          <w:color w:val="000000" w:themeColor="text1"/>
          <w:sz w:val="20"/>
          <w:szCs w:val="20"/>
          <w:lang w:val="en-US"/>
        </w:rPr>
        <w:t>FFS whether updates are needed to the Rel-18 early TCI state activatio</w:t>
      </w:r>
      <w:r w:rsidRPr="004D7E97">
        <w:rPr>
          <w:rFonts w:eastAsia="SimSun" w:hint="eastAsia"/>
          <w:strike/>
          <w:color w:val="000000" w:themeColor="text1"/>
          <w:sz w:val="20"/>
          <w:szCs w:val="20"/>
          <w:lang w:val="en-US"/>
        </w:rPr>
        <w:t>n</w:t>
      </w:r>
      <w:r w:rsidRPr="004D7E97">
        <w:rPr>
          <w:rFonts w:eastAsia="SimSun"/>
          <w:strike/>
          <w:color w:val="000000" w:themeColor="text1"/>
          <w:sz w:val="20"/>
          <w:szCs w:val="20"/>
          <w:lang w:val="en-US"/>
        </w:rPr>
        <w:t xml:space="preserve"> delay requirements</w:t>
      </w:r>
      <w:r w:rsidRPr="004D7E97">
        <w:rPr>
          <w:rFonts w:eastAsia="SimSun" w:hint="eastAsia"/>
          <w:strike/>
          <w:color w:val="000000" w:themeColor="text1"/>
          <w:sz w:val="20"/>
          <w:szCs w:val="20"/>
          <w:lang w:val="en-US"/>
        </w:rPr>
        <w:t>.</w:t>
      </w:r>
      <w:r w:rsidRPr="004D7E97">
        <w:rPr>
          <w:rFonts w:eastAsia="SimSun"/>
          <w:strike/>
          <w:color w:val="000000" w:themeColor="text1"/>
          <w:sz w:val="20"/>
          <w:szCs w:val="20"/>
          <w:lang w:val="en-US"/>
        </w:rPr>
        <w:t xml:space="preserve"> (Nokia)</w:t>
      </w:r>
    </w:p>
    <w:p w14:paraId="0D93936E"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 xml:space="preserve">Option </w:t>
      </w:r>
      <w:r w:rsidRPr="004D7E97">
        <w:rPr>
          <w:rFonts w:eastAsia="SimSun" w:hint="eastAsia"/>
          <w:strike/>
          <w:color w:val="000000" w:themeColor="text1"/>
          <w:sz w:val="20"/>
          <w:szCs w:val="20"/>
          <w:lang w:val="en-US"/>
        </w:rPr>
        <w:t>3</w:t>
      </w:r>
      <w:r w:rsidRPr="004D7E97">
        <w:rPr>
          <w:rFonts w:eastAsia="SimSun"/>
          <w:strike/>
          <w:color w:val="000000" w:themeColor="text1"/>
          <w:sz w:val="20"/>
          <w:szCs w:val="20"/>
          <w:lang w:val="en-US"/>
        </w:rPr>
        <w:t>:</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R18 LTM early TCI state activat</w:t>
      </w:r>
      <w:r w:rsidRPr="004D7E97">
        <w:rPr>
          <w:rFonts w:eastAsia="SimSun" w:hint="eastAsia"/>
          <w:strike/>
          <w:color w:val="000000" w:themeColor="text1"/>
          <w:sz w:val="20"/>
          <w:szCs w:val="20"/>
          <w:lang w:val="en-US"/>
        </w:rPr>
        <w:t>ion</w:t>
      </w:r>
      <w:r w:rsidRPr="004D7E97">
        <w:rPr>
          <w:rFonts w:eastAsia="SimSun"/>
          <w:strike/>
          <w:color w:val="000000" w:themeColor="text1"/>
          <w:sz w:val="20"/>
          <w:szCs w:val="20"/>
          <w:lang w:val="en-US"/>
        </w:rPr>
        <w:t xml:space="preserve"> can be as baseline.</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CTC</w:t>
      </w:r>
      <w:r w:rsidRPr="004D7E97">
        <w:rPr>
          <w:rFonts w:eastAsia="SimSun" w:hint="eastAsia"/>
          <w:strike/>
          <w:color w:val="000000" w:themeColor="text1"/>
          <w:sz w:val="20"/>
          <w:szCs w:val="20"/>
          <w:lang w:val="en-US"/>
        </w:rPr>
        <w:t>)</w:t>
      </w:r>
    </w:p>
    <w:p w14:paraId="718BA771"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 xml:space="preserve">Option </w:t>
      </w:r>
      <w:r w:rsidRPr="004D7E97">
        <w:rPr>
          <w:rFonts w:eastAsia="SimSun" w:hint="eastAsia"/>
          <w:strike/>
          <w:color w:val="000000" w:themeColor="text1"/>
          <w:sz w:val="20"/>
          <w:szCs w:val="20"/>
          <w:lang w:val="en-US"/>
        </w:rPr>
        <w:t>4</w:t>
      </w:r>
      <w:r w:rsidRPr="004D7E97">
        <w:rPr>
          <w:rFonts w:eastAsia="SimSun"/>
          <w:strike/>
          <w:color w:val="000000" w:themeColor="text1"/>
          <w:sz w:val="20"/>
          <w:szCs w:val="20"/>
          <w:lang w:val="en-US"/>
        </w:rPr>
        <w:t>:</w:t>
      </w:r>
      <w:r w:rsidRPr="004D7E97">
        <w:rPr>
          <w:rFonts w:eastAsia="SimSun" w:hint="eastAsia"/>
          <w:strike/>
          <w:color w:val="000000" w:themeColor="text1"/>
          <w:sz w:val="20"/>
          <w:szCs w:val="20"/>
          <w:lang w:val="en-US"/>
        </w:rPr>
        <w:t xml:space="preserve"> W</w:t>
      </w:r>
      <w:r w:rsidRPr="004D7E97">
        <w:rPr>
          <w:rFonts w:eastAsia="SimSun"/>
          <w:strike/>
          <w:color w:val="000000" w:themeColor="text1"/>
          <w:sz w:val="20"/>
          <w:szCs w:val="20"/>
          <w:lang w:val="en-US"/>
        </w:rPr>
        <w:t xml:space="preserve">ait for more progress from other </w:t>
      </w:r>
      <w:r w:rsidRPr="004D7E97">
        <w:rPr>
          <w:rFonts w:eastAsia="SimSun" w:hint="eastAsia"/>
          <w:strike/>
          <w:color w:val="000000" w:themeColor="text1"/>
          <w:sz w:val="20"/>
          <w:szCs w:val="20"/>
          <w:lang w:val="en-US"/>
        </w:rPr>
        <w:t>WGs</w:t>
      </w:r>
      <w:r w:rsidRPr="004D7E97">
        <w:rPr>
          <w:rFonts w:eastAsia="SimSun"/>
          <w:strike/>
          <w:color w:val="000000" w:themeColor="text1"/>
          <w:sz w:val="20"/>
          <w:szCs w:val="20"/>
          <w:lang w:val="en-US"/>
        </w:rPr>
        <w:t>.</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(HW, Ericsson)</w:t>
      </w:r>
    </w:p>
    <w:p w14:paraId="15A39B01"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Recommended WF</w:t>
      </w:r>
    </w:p>
    <w:p w14:paraId="407E4011" w14:textId="77777777" w:rsidR="00F215D1" w:rsidRPr="004D7E97"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4D7E97">
        <w:rPr>
          <w:rFonts w:eastAsia="SimSun"/>
          <w:strike/>
          <w:color w:val="000000" w:themeColor="text1"/>
          <w:sz w:val="20"/>
          <w:szCs w:val="20"/>
          <w:lang w:val="en-US"/>
        </w:rPr>
        <w:t>Discussion is needed.</w:t>
      </w:r>
    </w:p>
    <w:p w14:paraId="466CA9B0" w14:textId="77777777" w:rsidR="00F215D1" w:rsidRPr="004D7E97" w:rsidRDefault="00F215D1" w:rsidP="00F215D1">
      <w:pPr>
        <w:pStyle w:val="ListParagraph"/>
        <w:overflowPunct/>
        <w:autoSpaceDE/>
        <w:autoSpaceDN/>
        <w:adjustRightInd/>
        <w:spacing w:after="120"/>
        <w:ind w:left="1080" w:firstLineChars="0" w:firstLine="0"/>
        <w:textAlignment w:val="auto"/>
        <w:rPr>
          <w:rFonts w:eastAsia="SimSun"/>
          <w:strike/>
          <w:color w:val="000000" w:themeColor="text1"/>
          <w:sz w:val="20"/>
          <w:szCs w:val="20"/>
          <w:lang w:val="en-US"/>
        </w:rPr>
      </w:pPr>
    </w:p>
    <w:p w14:paraId="51B692CA" w14:textId="77777777" w:rsidR="00F215D1" w:rsidRPr="004D7E97" w:rsidRDefault="00F215D1" w:rsidP="00A805E9">
      <w:pPr>
        <w:pStyle w:val="Heading2"/>
        <w:rPr>
          <w:strike/>
        </w:rPr>
      </w:pPr>
      <w:r w:rsidRPr="004D7E97">
        <w:rPr>
          <w:strike/>
        </w:rPr>
        <w:t>Others</w:t>
      </w:r>
    </w:p>
    <w:p w14:paraId="642A1EA8" w14:textId="77777777" w:rsidR="00F215D1" w:rsidRPr="004D7E97" w:rsidRDefault="00F215D1" w:rsidP="00A805E9">
      <w:pPr>
        <w:pStyle w:val="Heading4"/>
        <w:numPr>
          <w:ilvl w:val="0"/>
          <w:numId w:val="0"/>
        </w:numPr>
        <w:rPr>
          <w:strike/>
        </w:rPr>
      </w:pPr>
      <w:r w:rsidRPr="004D7E97">
        <w:rPr>
          <w:strike/>
        </w:rPr>
        <w:t xml:space="preserve">Issue </w:t>
      </w:r>
      <w:r w:rsidRPr="004D7E97">
        <w:rPr>
          <w:rFonts w:hint="eastAsia"/>
          <w:strike/>
        </w:rPr>
        <w:t>1</w:t>
      </w:r>
      <w:r w:rsidRPr="004D7E97">
        <w:rPr>
          <w:strike/>
        </w:rPr>
        <w:t>-4-1: Whether cover both RACH-based and RACH-less</w:t>
      </w:r>
      <w:r w:rsidRPr="004D7E97">
        <w:rPr>
          <w:rFonts w:hint="eastAsia"/>
          <w:strike/>
        </w:rPr>
        <w:t xml:space="preserve"> </w:t>
      </w:r>
      <w:r w:rsidRPr="004D7E97">
        <w:rPr>
          <w:strike/>
        </w:rPr>
        <w:t>conditional LTM</w:t>
      </w:r>
    </w:p>
    <w:p w14:paraId="3EE6F39D"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Candidate solutions:</w:t>
      </w:r>
    </w:p>
    <w:p w14:paraId="3D1CAD0B"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Option 1:</w:t>
      </w:r>
      <w:r w:rsidRPr="004D7E97">
        <w:rPr>
          <w:rFonts w:eastAsia="SimSun" w:hint="eastAsia"/>
          <w:strike/>
          <w:color w:val="000000" w:themeColor="text1"/>
          <w:sz w:val="20"/>
          <w:szCs w:val="20"/>
          <w:lang w:val="en-US"/>
        </w:rPr>
        <w:t xml:space="preserve"> </w:t>
      </w:r>
      <w:r w:rsidRPr="004D7E97">
        <w:rPr>
          <w:rFonts w:eastAsia="SimSun"/>
          <w:strike/>
          <w:color w:val="000000" w:themeColor="text1"/>
          <w:sz w:val="20"/>
          <w:szCs w:val="20"/>
          <w:lang w:val="en-US"/>
        </w:rPr>
        <w:t>Cover both RACH-based and RACH-less conditional LTM. (CTC</w:t>
      </w:r>
      <w:r w:rsidRPr="004D7E97">
        <w:rPr>
          <w:rFonts w:eastAsia="SimSun" w:hint="eastAsia"/>
          <w:strike/>
          <w:color w:val="000000" w:themeColor="text1"/>
          <w:sz w:val="20"/>
          <w:szCs w:val="20"/>
          <w:lang w:val="en-US"/>
        </w:rPr>
        <w:t>, HW</w:t>
      </w:r>
      <w:r w:rsidRPr="004D7E97">
        <w:rPr>
          <w:rFonts w:eastAsia="SimSun"/>
          <w:strike/>
          <w:color w:val="000000" w:themeColor="text1"/>
          <w:sz w:val="20"/>
          <w:szCs w:val="20"/>
          <w:lang w:val="en-US"/>
        </w:rPr>
        <w:t>)</w:t>
      </w:r>
    </w:p>
    <w:p w14:paraId="10276520" w14:textId="77777777" w:rsidR="00F215D1" w:rsidRPr="004D7E97" w:rsidRDefault="00F215D1" w:rsidP="00F215D1">
      <w:pPr>
        <w:pStyle w:val="ListParagraph"/>
        <w:numPr>
          <w:ilvl w:val="1"/>
          <w:numId w:val="26"/>
        </w:numPr>
        <w:spacing w:after="120"/>
        <w:ind w:firstLineChars="0"/>
        <w:rPr>
          <w:rFonts w:eastAsia="SimSun"/>
          <w:strike/>
          <w:color w:val="000000" w:themeColor="text1"/>
          <w:sz w:val="20"/>
          <w:szCs w:val="20"/>
          <w:lang w:val="en-US"/>
        </w:rPr>
      </w:pPr>
      <w:r w:rsidRPr="004D7E97">
        <w:rPr>
          <w:rFonts w:eastAsia="SimSun"/>
          <w:strike/>
          <w:color w:val="000000" w:themeColor="text1"/>
          <w:sz w:val="20"/>
          <w:szCs w:val="20"/>
          <w:lang w:val="en-US"/>
        </w:rPr>
        <w:t xml:space="preserve">Option </w:t>
      </w:r>
      <w:r w:rsidRPr="004D7E97">
        <w:rPr>
          <w:rFonts w:eastAsia="SimSun" w:hint="eastAsia"/>
          <w:strike/>
          <w:color w:val="000000" w:themeColor="text1"/>
          <w:sz w:val="20"/>
          <w:szCs w:val="20"/>
          <w:lang w:val="en-US"/>
        </w:rPr>
        <w:t>2</w:t>
      </w:r>
      <w:r w:rsidRPr="004D7E97">
        <w:rPr>
          <w:rFonts w:eastAsia="SimSun"/>
          <w:strike/>
          <w:color w:val="000000" w:themeColor="text1"/>
          <w:sz w:val="20"/>
          <w:szCs w:val="20"/>
          <w:lang w:val="en-US"/>
        </w:rPr>
        <w:t>:</w:t>
      </w:r>
      <w:r w:rsidRPr="004D7E97">
        <w:rPr>
          <w:rFonts w:eastAsia="SimSun" w:hint="eastAsia"/>
          <w:strike/>
          <w:color w:val="000000" w:themeColor="text1"/>
          <w:sz w:val="20"/>
          <w:szCs w:val="20"/>
          <w:lang w:val="en-US"/>
        </w:rPr>
        <w:t xml:space="preserve"> FFS w</w:t>
      </w:r>
      <w:r w:rsidRPr="004D7E97">
        <w:rPr>
          <w:rFonts w:eastAsia="SimSun"/>
          <w:strike/>
          <w:color w:val="000000" w:themeColor="text1"/>
          <w:sz w:val="20"/>
          <w:szCs w:val="20"/>
          <w:lang w:val="en-US"/>
        </w:rPr>
        <w:t>hether both RACH-less and RACH-based CLTM are supported by RAN1/2</w:t>
      </w:r>
      <w:r w:rsidRPr="004D7E97">
        <w:rPr>
          <w:rFonts w:eastAsia="SimSun" w:hint="eastAsia"/>
          <w:strike/>
          <w:color w:val="000000" w:themeColor="text1"/>
          <w:sz w:val="20"/>
          <w:szCs w:val="20"/>
          <w:lang w:val="en-US"/>
        </w:rPr>
        <w:t>. (Nokia)</w:t>
      </w:r>
    </w:p>
    <w:p w14:paraId="525F4634" w14:textId="77777777" w:rsidR="00F215D1" w:rsidRPr="004D7E97" w:rsidRDefault="00F215D1" w:rsidP="00F215D1">
      <w:pPr>
        <w:pStyle w:val="ListParagraph"/>
        <w:numPr>
          <w:ilvl w:val="0"/>
          <w:numId w:val="26"/>
        </w:numPr>
        <w:spacing w:after="120"/>
        <w:ind w:firstLineChars="0"/>
        <w:rPr>
          <w:rFonts w:eastAsia="SimSun"/>
          <w:strike/>
          <w:color w:val="000000" w:themeColor="text1"/>
          <w:sz w:val="20"/>
          <w:szCs w:val="20"/>
          <w:u w:val="single"/>
          <w:lang w:val="en-US"/>
        </w:rPr>
      </w:pPr>
      <w:r w:rsidRPr="004D7E97">
        <w:rPr>
          <w:rFonts w:eastAsia="SimSun"/>
          <w:strike/>
          <w:color w:val="000000" w:themeColor="text1"/>
          <w:sz w:val="20"/>
          <w:szCs w:val="20"/>
          <w:u w:val="single"/>
          <w:lang w:val="en-US"/>
        </w:rPr>
        <w:t>Recommended WF</w:t>
      </w:r>
    </w:p>
    <w:p w14:paraId="2C1520F8" w14:textId="77777777" w:rsidR="00F215D1" w:rsidRPr="004D7E97" w:rsidRDefault="00F215D1" w:rsidP="00F215D1">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4D7E97">
        <w:rPr>
          <w:rFonts w:eastAsia="SimSun"/>
          <w:strike/>
          <w:color w:val="000000" w:themeColor="text1"/>
          <w:sz w:val="20"/>
          <w:szCs w:val="20"/>
          <w:lang w:val="en-US"/>
        </w:rPr>
        <w:t>Discussion is needed.</w:t>
      </w:r>
    </w:p>
    <w:p w14:paraId="419E8909" w14:textId="77777777" w:rsidR="00F215D1" w:rsidRPr="00F17F1B" w:rsidRDefault="00F215D1" w:rsidP="00F215D1">
      <w:pPr>
        <w:spacing w:after="120"/>
        <w:rPr>
          <w:rFonts w:eastAsia="SimSun"/>
          <w:color w:val="000000" w:themeColor="text1"/>
          <w:sz w:val="20"/>
          <w:szCs w:val="20"/>
          <w:lang w:val="en-US"/>
        </w:rPr>
      </w:pPr>
    </w:p>
    <w:p w14:paraId="79FBE7EC" w14:textId="77777777" w:rsidR="00F215D1" w:rsidRPr="00F17F1B" w:rsidRDefault="00F215D1" w:rsidP="00A805E9">
      <w:pPr>
        <w:pStyle w:val="Heading4"/>
        <w:numPr>
          <w:ilvl w:val="0"/>
          <w:numId w:val="0"/>
        </w:numPr>
      </w:pPr>
      <w:r w:rsidRPr="00F17F1B">
        <w:lastRenderedPageBreak/>
        <w:t xml:space="preserve">Issue </w:t>
      </w:r>
      <w:r w:rsidRPr="00F17F1B">
        <w:rPr>
          <w:rFonts w:hint="eastAsia"/>
        </w:rPr>
        <w:t>1</w:t>
      </w:r>
      <w:r w:rsidRPr="00F17F1B">
        <w:t>-4-</w:t>
      </w:r>
      <w:r w:rsidRPr="00F17F1B">
        <w:rPr>
          <w:rFonts w:hint="eastAsia"/>
        </w:rPr>
        <w:t>2</w:t>
      </w:r>
      <w:r w:rsidRPr="00F17F1B">
        <w:t xml:space="preserve">: </w:t>
      </w:r>
      <w:r w:rsidRPr="00F17F1B">
        <w:rPr>
          <w:rFonts w:hint="eastAsia"/>
        </w:rPr>
        <w:t>W</w:t>
      </w:r>
      <w:r w:rsidRPr="00F17F1B">
        <w:t>hether to cover both known and unknown cell for conditional LTM</w:t>
      </w:r>
    </w:p>
    <w:p w14:paraId="4FFD37C7" w14:textId="77777777" w:rsidR="00F215D1" w:rsidRPr="00F17F1B" w:rsidRDefault="00F215D1" w:rsidP="00F215D1">
      <w:pPr>
        <w:pStyle w:val="ListParagraph"/>
        <w:numPr>
          <w:ilvl w:val="0"/>
          <w:numId w:val="26"/>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Candidate solutions:</w:t>
      </w:r>
    </w:p>
    <w:p w14:paraId="4051AE7A" w14:textId="77777777" w:rsidR="00F215D1" w:rsidRPr="00F17F1B" w:rsidRDefault="00F215D1" w:rsidP="00F215D1">
      <w:pPr>
        <w:pStyle w:val="ListParagraph"/>
        <w:numPr>
          <w:ilvl w:val="1"/>
          <w:numId w:val="26"/>
        </w:numPr>
        <w:spacing w:after="120"/>
        <w:ind w:firstLineChars="0"/>
        <w:rPr>
          <w:rFonts w:eastAsia="SimSun"/>
          <w:color w:val="000000" w:themeColor="text1"/>
          <w:sz w:val="20"/>
          <w:szCs w:val="20"/>
          <w:lang w:val="en-US"/>
        </w:rPr>
      </w:pPr>
      <w:r w:rsidRPr="00F17F1B">
        <w:rPr>
          <w:rFonts w:eastAsia="SimSun"/>
          <w:color w:val="000000" w:themeColor="text1"/>
          <w:sz w:val="20"/>
          <w:szCs w:val="20"/>
          <w:lang w:val="en-US"/>
        </w:rPr>
        <w:t>Option 1:</w:t>
      </w:r>
      <w:r w:rsidRPr="00F17F1B">
        <w:rPr>
          <w:rFonts w:eastAsia="SimSun" w:hint="eastAsia"/>
          <w:color w:val="000000" w:themeColor="text1"/>
          <w:sz w:val="20"/>
          <w:szCs w:val="20"/>
          <w:lang w:val="en-US"/>
        </w:rPr>
        <w:t xml:space="preserve"> </w:t>
      </w:r>
      <w:r w:rsidRPr="00F17F1B">
        <w:rPr>
          <w:rFonts w:eastAsia="SimSun"/>
          <w:color w:val="000000" w:themeColor="text1"/>
          <w:sz w:val="20"/>
          <w:szCs w:val="20"/>
          <w:lang w:val="en-US"/>
        </w:rPr>
        <w:t>The known cell condition for conditional LTM can be revised as, during the last 5 seconds before the reception of the RRC command that contain conditional LTM configuration……. (CTC)</w:t>
      </w:r>
    </w:p>
    <w:p w14:paraId="189F485A" w14:textId="77777777" w:rsidR="00F215D1" w:rsidRPr="00F17F1B" w:rsidRDefault="00F215D1" w:rsidP="00F215D1">
      <w:pPr>
        <w:pStyle w:val="ListParagraph"/>
        <w:numPr>
          <w:ilvl w:val="1"/>
          <w:numId w:val="26"/>
        </w:numPr>
        <w:spacing w:after="120"/>
        <w:ind w:firstLineChars="0"/>
        <w:rPr>
          <w:rFonts w:eastAsia="SimSun"/>
          <w:color w:val="000000" w:themeColor="text1"/>
          <w:sz w:val="20"/>
          <w:szCs w:val="20"/>
          <w:lang w:val="en-US"/>
        </w:rPr>
      </w:pPr>
      <w:r w:rsidRPr="00F17F1B">
        <w:rPr>
          <w:rFonts w:eastAsia="SimSun"/>
          <w:color w:val="000000" w:themeColor="text1"/>
          <w:sz w:val="20"/>
          <w:szCs w:val="20"/>
          <w:lang w:val="en-US"/>
        </w:rPr>
        <w:t xml:space="preserve">Option </w:t>
      </w:r>
      <w:r w:rsidRPr="00F17F1B">
        <w:rPr>
          <w:rFonts w:eastAsia="SimSun" w:hint="eastAsia"/>
          <w:color w:val="000000" w:themeColor="text1"/>
          <w:sz w:val="20"/>
          <w:szCs w:val="20"/>
          <w:lang w:val="en-US"/>
        </w:rPr>
        <w:t>2</w:t>
      </w:r>
      <w:r w:rsidRPr="00F17F1B">
        <w:rPr>
          <w:rFonts w:eastAsia="SimSun"/>
          <w:color w:val="000000" w:themeColor="text1"/>
          <w:sz w:val="20"/>
          <w:szCs w:val="20"/>
          <w:lang w:val="en-US"/>
        </w:rPr>
        <w:t>:</w:t>
      </w:r>
      <w:r w:rsidRPr="00F17F1B">
        <w:rPr>
          <w:rFonts w:eastAsia="SimSun" w:hint="eastAsia"/>
          <w:color w:val="000000" w:themeColor="text1"/>
          <w:sz w:val="20"/>
          <w:szCs w:val="20"/>
          <w:lang w:val="en-US"/>
        </w:rPr>
        <w:t xml:space="preserve"> </w:t>
      </w:r>
      <w:r w:rsidRPr="00F17F1B">
        <w:rPr>
          <w:rFonts w:eastAsia="SimSun"/>
          <w:color w:val="000000" w:themeColor="text1"/>
          <w:sz w:val="20"/>
          <w:szCs w:val="20"/>
          <w:lang w:val="en-US"/>
        </w:rPr>
        <w:t>All the cell(s) configured as candidate cell(s) for conditional LTM is/are known.</w:t>
      </w:r>
      <w:r w:rsidRPr="00F17F1B">
        <w:rPr>
          <w:rFonts w:eastAsia="SimSun" w:hint="eastAsia"/>
          <w:color w:val="000000" w:themeColor="text1"/>
          <w:sz w:val="20"/>
          <w:szCs w:val="20"/>
          <w:lang w:val="en-US"/>
        </w:rPr>
        <w:t xml:space="preserve"> (CTC)</w:t>
      </w:r>
    </w:p>
    <w:p w14:paraId="31A769DB" w14:textId="77777777" w:rsidR="00F215D1" w:rsidRPr="00F17F1B" w:rsidRDefault="00F215D1" w:rsidP="00F215D1">
      <w:pPr>
        <w:pStyle w:val="ListParagraph"/>
        <w:numPr>
          <w:ilvl w:val="0"/>
          <w:numId w:val="26"/>
        </w:numPr>
        <w:spacing w:after="120"/>
        <w:ind w:firstLineChars="0"/>
        <w:rPr>
          <w:rFonts w:eastAsia="SimSun"/>
          <w:color w:val="000000" w:themeColor="text1"/>
          <w:sz w:val="20"/>
          <w:szCs w:val="20"/>
          <w:u w:val="single"/>
          <w:lang w:val="en-US"/>
        </w:rPr>
      </w:pPr>
      <w:r w:rsidRPr="00F17F1B">
        <w:rPr>
          <w:rFonts w:eastAsia="SimSun"/>
          <w:color w:val="000000" w:themeColor="text1"/>
          <w:sz w:val="20"/>
          <w:szCs w:val="20"/>
          <w:u w:val="single"/>
          <w:lang w:val="en-US"/>
        </w:rPr>
        <w:t>Recommended WF</w:t>
      </w:r>
    </w:p>
    <w:p w14:paraId="7E94C322" w14:textId="77777777" w:rsidR="00F215D1" w:rsidRPr="00F17F1B" w:rsidRDefault="00F215D1" w:rsidP="00F215D1">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F17F1B">
        <w:rPr>
          <w:rFonts w:eastAsia="SimSun"/>
          <w:color w:val="000000" w:themeColor="text1"/>
          <w:sz w:val="20"/>
          <w:szCs w:val="20"/>
          <w:lang w:val="en-US"/>
        </w:rPr>
        <w:t>Discussion is needed.</w:t>
      </w:r>
    </w:p>
    <w:p w14:paraId="2054A86E" w14:textId="77777777" w:rsidR="00EB7527" w:rsidRDefault="00EB7527" w:rsidP="00820401">
      <w:pPr>
        <w:rPr>
          <w:lang w:val="en-US"/>
        </w:rPr>
      </w:pPr>
    </w:p>
    <w:p w14:paraId="67D6951D" w14:textId="77777777" w:rsidR="001E2EE6" w:rsidRPr="00791E10" w:rsidRDefault="001E2EE6" w:rsidP="00820401">
      <w:pPr>
        <w:rPr>
          <w:sz w:val="20"/>
          <w:szCs w:val="20"/>
          <w:lang w:val="en-US"/>
        </w:rPr>
      </w:pPr>
    </w:p>
    <w:sectPr w:rsidR="001E2EE6" w:rsidRPr="00791E10" w:rsidSect="00DA2F92">
      <w:footnotePr>
        <w:numRestart w:val="eachSect"/>
      </w:footnotePr>
      <w:pgSz w:w="11900"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76476" w14:textId="77777777" w:rsidR="00091F95" w:rsidRDefault="00091F95">
      <w:r>
        <w:separator/>
      </w:r>
    </w:p>
  </w:endnote>
  <w:endnote w:type="continuationSeparator" w:id="0">
    <w:p w14:paraId="30FC1AC5" w14:textId="77777777" w:rsidR="00091F95" w:rsidRDefault="0009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5E7FC" w14:textId="77777777" w:rsidR="00091F95" w:rsidRDefault="00091F95">
      <w:r>
        <w:separator/>
      </w:r>
    </w:p>
  </w:footnote>
  <w:footnote w:type="continuationSeparator" w:id="0">
    <w:p w14:paraId="4A11F6CE" w14:textId="77777777" w:rsidR="00091F95" w:rsidRDefault="00091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2"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4"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5" w15:restartNumberingAfterBreak="0">
    <w:nsid w:val="00CE0A5A"/>
    <w:multiLevelType w:val="hybridMultilevel"/>
    <w:tmpl w:val="B4F0DB4C"/>
    <w:lvl w:ilvl="0" w:tplc="9C8AD0F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7"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21"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1AEC0A77"/>
    <w:multiLevelType w:val="hybridMultilevel"/>
    <w:tmpl w:val="E7D0A358"/>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9"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57"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D276B23"/>
    <w:multiLevelType w:val="hybridMultilevel"/>
    <w:tmpl w:val="BACCB7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33994539"/>
    <w:multiLevelType w:val="hybridMultilevel"/>
    <w:tmpl w:val="C8B6A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9"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80"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3AD37A3D"/>
    <w:multiLevelType w:val="multilevel"/>
    <w:tmpl w:val="F77036AA"/>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3" w15:restartNumberingAfterBreak="0">
    <w:nsid w:val="3B851D35"/>
    <w:multiLevelType w:val="singleLevel"/>
    <w:tmpl w:val="3B851D35"/>
    <w:lvl w:ilvl="0">
      <w:start w:val="1"/>
      <w:numFmt w:val="bullet"/>
      <w:lvlText w:val=""/>
      <w:lvlJc w:val="left"/>
      <w:pPr>
        <w:tabs>
          <w:tab w:val="left" w:pos="420"/>
        </w:tabs>
        <w:ind w:left="840" w:hanging="420"/>
      </w:pPr>
      <w:rPr>
        <w:rFonts w:ascii="Wingdings" w:hAnsi="Wingdings" w:hint="default"/>
      </w:rPr>
    </w:lvl>
  </w:abstractNum>
  <w:abstractNum w:abstractNumId="84"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99"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0" w15:restartNumberingAfterBreak="0">
    <w:nsid w:val="538601E3"/>
    <w:multiLevelType w:val="hybridMultilevel"/>
    <w:tmpl w:val="7FF8E5C6"/>
    <w:lvl w:ilvl="0" w:tplc="6570D64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22"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5" w15:restartNumberingAfterBreak="0">
    <w:nsid w:val="5A5C31AD"/>
    <w:multiLevelType w:val="hybridMultilevel"/>
    <w:tmpl w:val="03703D4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7"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8" w15:restartNumberingAfterBreak="0">
    <w:nsid w:val="5EE94931"/>
    <w:multiLevelType w:val="hybridMultilevel"/>
    <w:tmpl w:val="565C68B4"/>
    <w:lvl w:ilvl="0" w:tplc="C23C2BA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9" w15:restartNumberingAfterBreak="0">
    <w:nsid w:val="5F2968F4"/>
    <w:multiLevelType w:val="hybridMultilevel"/>
    <w:tmpl w:val="26D8B8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37"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38"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0" w15:restartNumberingAfterBreak="0">
    <w:nsid w:val="6E935596"/>
    <w:multiLevelType w:val="hybridMultilevel"/>
    <w:tmpl w:val="59D846AE"/>
    <w:lvl w:ilvl="0" w:tplc="72047802">
      <w:start w:val="1"/>
      <w:numFmt w:val="bullet"/>
      <w:lvlText w:val=""/>
      <w:lvlJc w:val="left"/>
      <w:pPr>
        <w:ind w:left="76" w:hanging="360"/>
      </w:pPr>
      <w:rPr>
        <w:rFonts w:ascii="Symbol" w:eastAsia="Yu Gothic" w:hAnsi="Symbol" w:cs="Times New Roman" w:hint="default"/>
      </w:rPr>
    </w:lvl>
    <w:lvl w:ilvl="1" w:tplc="04090003">
      <w:start w:val="1"/>
      <w:numFmt w:val="bullet"/>
      <w:lvlText w:val="o"/>
      <w:lvlJc w:val="left"/>
      <w:pPr>
        <w:ind w:left="796" w:hanging="360"/>
      </w:pPr>
      <w:rPr>
        <w:rFonts w:ascii="Courier New" w:hAnsi="Courier New" w:cs="Courier New"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41"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747F6A94"/>
    <w:multiLevelType w:val="hybridMultilevel"/>
    <w:tmpl w:val="FED84C0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4"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8"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124"/>
  </w:num>
  <w:num w:numId="2" w16cid:durableId="16199881">
    <w:abstractNumId w:val="81"/>
  </w:num>
  <w:num w:numId="3" w16cid:durableId="1065835855">
    <w:abstractNumId w:val="58"/>
  </w:num>
  <w:num w:numId="4" w16cid:durableId="1948466647">
    <w:abstractNumId w:val="97"/>
  </w:num>
  <w:num w:numId="5" w16cid:durableId="113403235">
    <w:abstractNumId w:val="31"/>
  </w:num>
  <w:num w:numId="6" w16cid:durableId="734820782">
    <w:abstractNumId w:val="28"/>
  </w:num>
  <w:num w:numId="7" w16cid:durableId="258105555">
    <w:abstractNumId w:val="138"/>
  </w:num>
  <w:num w:numId="8" w16cid:durableId="1699702466">
    <w:abstractNumId w:val="82"/>
  </w:num>
  <w:num w:numId="9" w16cid:durableId="1282150355">
    <w:abstractNumId w:val="51"/>
  </w:num>
  <w:num w:numId="10" w16cid:durableId="1947273832">
    <w:abstractNumId w:val="10"/>
  </w:num>
  <w:num w:numId="11" w16cid:durableId="823204772">
    <w:abstractNumId w:val="147"/>
  </w:num>
  <w:num w:numId="12" w16cid:durableId="1458525007">
    <w:abstractNumId w:val="123"/>
  </w:num>
  <w:num w:numId="13" w16cid:durableId="1646356554">
    <w:abstractNumId w:val="65"/>
  </w:num>
  <w:num w:numId="14" w16cid:durableId="592402113">
    <w:abstractNumId w:val="88"/>
  </w:num>
  <w:num w:numId="15" w16cid:durableId="503713902">
    <w:abstractNumId w:val="130"/>
  </w:num>
  <w:num w:numId="16" w16cid:durableId="1945533470">
    <w:abstractNumId w:val="25"/>
  </w:num>
  <w:num w:numId="17" w16cid:durableId="1896311064">
    <w:abstractNumId w:val="122"/>
  </w:num>
  <w:num w:numId="18" w16cid:durableId="63334793">
    <w:abstractNumId w:val="63"/>
  </w:num>
  <w:num w:numId="19" w16cid:durableId="911043340">
    <w:abstractNumId w:val="106"/>
  </w:num>
  <w:num w:numId="20" w16cid:durableId="1776243978">
    <w:abstractNumId w:val="21"/>
  </w:num>
  <w:num w:numId="21" w16cid:durableId="939994455">
    <w:abstractNumId w:val="84"/>
  </w:num>
  <w:num w:numId="22" w16cid:durableId="684404002">
    <w:abstractNumId w:val="50"/>
  </w:num>
  <w:num w:numId="23" w16cid:durableId="2006282404">
    <w:abstractNumId w:val="9"/>
  </w:num>
  <w:num w:numId="24" w16cid:durableId="515272709">
    <w:abstractNumId w:val="19"/>
  </w:num>
  <w:num w:numId="25" w16cid:durableId="1329557977">
    <w:abstractNumId w:val="24"/>
  </w:num>
  <w:num w:numId="26" w16cid:durableId="1774282391">
    <w:abstractNumId w:val="115"/>
  </w:num>
  <w:num w:numId="27" w16cid:durableId="477456232">
    <w:abstractNumId w:val="55"/>
  </w:num>
  <w:num w:numId="28" w16cid:durableId="1277832959">
    <w:abstractNumId w:val="153"/>
  </w:num>
  <w:num w:numId="29" w16cid:durableId="567616031">
    <w:abstractNumId w:val="80"/>
  </w:num>
  <w:num w:numId="30" w16cid:durableId="892615012">
    <w:abstractNumId w:val="121"/>
  </w:num>
  <w:num w:numId="31" w16cid:durableId="1850758068">
    <w:abstractNumId w:val="71"/>
  </w:num>
  <w:num w:numId="32" w16cid:durableId="593133362">
    <w:abstractNumId w:val="68"/>
  </w:num>
  <w:num w:numId="33" w16cid:durableId="343897888">
    <w:abstractNumId w:val="7"/>
  </w:num>
  <w:num w:numId="34" w16cid:durableId="303892966">
    <w:abstractNumId w:val="134"/>
  </w:num>
  <w:num w:numId="35" w16cid:durableId="311062881">
    <w:abstractNumId w:val="158"/>
  </w:num>
  <w:num w:numId="36" w16cid:durableId="487746152">
    <w:abstractNumId w:val="41"/>
  </w:num>
  <w:num w:numId="37" w16cid:durableId="1941796511">
    <w:abstractNumId w:val="87"/>
  </w:num>
  <w:num w:numId="38" w16cid:durableId="2018580270">
    <w:abstractNumId w:val="57"/>
  </w:num>
  <w:num w:numId="39" w16cid:durableId="954142322">
    <w:abstractNumId w:val="111"/>
  </w:num>
  <w:num w:numId="40" w16cid:durableId="1838418456">
    <w:abstractNumId w:val="103"/>
  </w:num>
  <w:num w:numId="41" w16cid:durableId="1772159598">
    <w:abstractNumId w:val="29"/>
  </w:num>
  <w:num w:numId="42" w16cid:durableId="67726387">
    <w:abstractNumId w:val="76"/>
  </w:num>
  <w:num w:numId="43" w16cid:durableId="1598365838">
    <w:abstractNumId w:val="81"/>
  </w:num>
  <w:num w:numId="44" w16cid:durableId="1351764206">
    <w:abstractNumId w:val="139"/>
  </w:num>
  <w:num w:numId="45" w16cid:durableId="69157572">
    <w:abstractNumId w:val="26"/>
  </w:num>
  <w:num w:numId="46" w16cid:durableId="646318515">
    <w:abstractNumId w:val="61"/>
  </w:num>
  <w:num w:numId="47" w16cid:durableId="646016005">
    <w:abstractNumId w:val="133"/>
  </w:num>
  <w:num w:numId="48" w16cid:durableId="849872977">
    <w:abstractNumId w:val="46"/>
  </w:num>
  <w:num w:numId="49" w16cid:durableId="1133449831">
    <w:abstractNumId w:val="45"/>
  </w:num>
  <w:num w:numId="50" w16cid:durableId="488518210">
    <w:abstractNumId w:val="20"/>
  </w:num>
  <w:num w:numId="51" w16cid:durableId="951085643">
    <w:abstractNumId w:val="137"/>
  </w:num>
  <w:num w:numId="52" w16cid:durableId="1060667055">
    <w:abstractNumId w:val="96"/>
  </w:num>
  <w:num w:numId="53" w16cid:durableId="1522088172">
    <w:abstractNumId w:val="75"/>
  </w:num>
  <w:num w:numId="54" w16cid:durableId="1372727696">
    <w:abstractNumId w:val="127"/>
  </w:num>
  <w:num w:numId="55" w16cid:durableId="303239742">
    <w:abstractNumId w:val="73"/>
  </w:num>
  <w:num w:numId="56" w16cid:durableId="1235238020">
    <w:abstractNumId w:val="110"/>
  </w:num>
  <w:num w:numId="57" w16cid:durableId="935138574">
    <w:abstractNumId w:val="126"/>
  </w:num>
  <w:num w:numId="58" w16cid:durableId="265577045">
    <w:abstractNumId w:val="16"/>
  </w:num>
  <w:num w:numId="59" w16cid:durableId="707414672">
    <w:abstractNumId w:val="15"/>
  </w:num>
  <w:num w:numId="60" w16cid:durableId="1107386050">
    <w:abstractNumId w:val="23"/>
  </w:num>
  <w:num w:numId="61" w16cid:durableId="1459448722">
    <w:abstractNumId w:val="146"/>
  </w:num>
  <w:num w:numId="62" w16cid:durableId="1294554352">
    <w:abstractNumId w:val="135"/>
  </w:num>
  <w:num w:numId="63" w16cid:durableId="1344280486">
    <w:abstractNumId w:val="117"/>
  </w:num>
  <w:num w:numId="64" w16cid:durableId="1933120923">
    <w:abstractNumId w:val="6"/>
  </w:num>
  <w:num w:numId="65" w16cid:durableId="1030954938">
    <w:abstractNumId w:val="102"/>
  </w:num>
  <w:num w:numId="66" w16cid:durableId="1559045893">
    <w:abstractNumId w:val="74"/>
  </w:num>
  <w:num w:numId="67" w16cid:durableId="1296056987">
    <w:abstractNumId w:val="64"/>
  </w:num>
  <w:num w:numId="68" w16cid:durableId="794569187">
    <w:abstractNumId w:val="1"/>
  </w:num>
  <w:num w:numId="69" w16cid:durableId="173103188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103"/>
    <w:lvlOverride w:ilvl="0">
      <w:startOverride w:val="1"/>
    </w:lvlOverride>
  </w:num>
  <w:num w:numId="71" w16cid:durableId="1182864614">
    <w:abstractNumId w:val="110"/>
    <w:lvlOverride w:ilvl="0">
      <w:startOverride w:val="1"/>
    </w:lvlOverride>
  </w:num>
  <w:num w:numId="72" w16cid:durableId="364332871">
    <w:abstractNumId w:val="152"/>
  </w:num>
  <w:num w:numId="73" w16cid:durableId="1064572120">
    <w:abstractNumId w:val="0"/>
  </w:num>
  <w:num w:numId="74" w16cid:durableId="60255241">
    <w:abstractNumId w:val="93"/>
  </w:num>
  <w:num w:numId="75" w16cid:durableId="587538908">
    <w:abstractNumId w:val="85"/>
  </w:num>
  <w:num w:numId="76" w16cid:durableId="635600520">
    <w:abstractNumId w:val="112"/>
  </w:num>
  <w:num w:numId="77" w16cid:durableId="424695139">
    <w:abstractNumId w:val="54"/>
  </w:num>
  <w:num w:numId="78" w16cid:durableId="2101292061">
    <w:abstractNumId w:val="12"/>
  </w:num>
  <w:num w:numId="79" w16cid:durableId="1543709274">
    <w:abstractNumId w:val="66"/>
  </w:num>
  <w:num w:numId="80" w16cid:durableId="256796154">
    <w:abstractNumId w:val="101"/>
  </w:num>
  <w:num w:numId="81" w16cid:durableId="475412032">
    <w:abstractNumId w:val="131"/>
  </w:num>
  <w:num w:numId="82" w16cid:durableId="1541933581">
    <w:abstractNumId w:val="132"/>
  </w:num>
  <w:num w:numId="83" w16cid:durableId="1657109662">
    <w:abstractNumId w:val="14"/>
  </w:num>
  <w:num w:numId="84" w16cid:durableId="1708480503">
    <w:abstractNumId w:val="92"/>
  </w:num>
  <w:num w:numId="85" w16cid:durableId="1171724366">
    <w:abstractNumId w:val="2"/>
  </w:num>
  <w:num w:numId="86" w16cid:durableId="738748057">
    <w:abstractNumId w:val="56"/>
  </w:num>
  <w:num w:numId="87" w16cid:durableId="1002659209">
    <w:abstractNumId w:val="3"/>
  </w:num>
  <w:num w:numId="88" w16cid:durableId="228813190">
    <w:abstractNumId w:val="17"/>
  </w:num>
  <w:num w:numId="89" w16cid:durableId="1089740340">
    <w:abstractNumId w:val="39"/>
  </w:num>
  <w:num w:numId="90" w16cid:durableId="311955110">
    <w:abstractNumId w:val="150"/>
  </w:num>
  <w:num w:numId="91" w16cid:durableId="514416426">
    <w:abstractNumId w:val="33"/>
  </w:num>
  <w:num w:numId="92" w16cid:durableId="111945951">
    <w:abstractNumId w:val="89"/>
  </w:num>
  <w:num w:numId="93" w16cid:durableId="1366829418">
    <w:abstractNumId w:val="11"/>
  </w:num>
  <w:num w:numId="94" w16cid:durableId="693071552">
    <w:abstractNumId w:val="30"/>
  </w:num>
  <w:num w:numId="95" w16cid:durableId="310986275">
    <w:abstractNumId w:val="108"/>
  </w:num>
  <w:num w:numId="96" w16cid:durableId="779497432">
    <w:abstractNumId w:val="69"/>
  </w:num>
  <w:num w:numId="97" w16cid:durableId="416829827">
    <w:abstractNumId w:val="13"/>
  </w:num>
  <w:num w:numId="98" w16cid:durableId="1664353065">
    <w:abstractNumId w:val="27"/>
  </w:num>
  <w:num w:numId="99" w16cid:durableId="1861771832">
    <w:abstractNumId w:val="86"/>
  </w:num>
  <w:num w:numId="100" w16cid:durableId="1733116557">
    <w:abstractNumId w:val="40"/>
  </w:num>
  <w:num w:numId="101" w16cid:durableId="1191141045">
    <w:abstractNumId w:val="42"/>
  </w:num>
  <w:num w:numId="102" w16cid:durableId="369233716">
    <w:abstractNumId w:val="67"/>
  </w:num>
  <w:num w:numId="103" w16cid:durableId="827139619">
    <w:abstractNumId w:val="70"/>
  </w:num>
  <w:num w:numId="104" w16cid:durableId="363290789">
    <w:abstractNumId w:val="143"/>
  </w:num>
  <w:num w:numId="105" w16cid:durableId="1342589080">
    <w:abstractNumId w:val="47"/>
  </w:num>
  <w:num w:numId="106" w16cid:durableId="1545481003">
    <w:abstractNumId w:val="151"/>
  </w:num>
  <w:num w:numId="107" w16cid:durableId="1201239311">
    <w:abstractNumId w:val="99"/>
  </w:num>
  <w:num w:numId="108" w16cid:durableId="1824589273">
    <w:abstractNumId w:val="81"/>
  </w:num>
  <w:num w:numId="109" w16cid:durableId="2045328139">
    <w:abstractNumId w:val="81"/>
  </w:num>
  <w:num w:numId="110" w16cid:durableId="1725444997">
    <w:abstractNumId w:val="81"/>
  </w:num>
  <w:num w:numId="111" w16cid:durableId="447820478">
    <w:abstractNumId w:val="98"/>
  </w:num>
  <w:num w:numId="112" w16cid:durableId="1272009294">
    <w:abstractNumId w:val="49"/>
  </w:num>
  <w:num w:numId="113" w16cid:durableId="1790397192">
    <w:abstractNumId w:val="22"/>
  </w:num>
  <w:num w:numId="114" w16cid:durableId="444740600">
    <w:abstractNumId w:val="38"/>
  </w:num>
  <w:num w:numId="115" w16cid:durableId="564142660">
    <w:abstractNumId w:val="114"/>
  </w:num>
  <w:num w:numId="116" w16cid:durableId="1087770383">
    <w:abstractNumId w:val="94"/>
  </w:num>
  <w:num w:numId="117" w16cid:durableId="464277340">
    <w:abstractNumId w:val="113"/>
  </w:num>
  <w:num w:numId="118" w16cid:durableId="360281369">
    <w:abstractNumId w:val="144"/>
  </w:num>
  <w:num w:numId="119" w16cid:durableId="556629657">
    <w:abstractNumId w:val="43"/>
  </w:num>
  <w:num w:numId="120" w16cid:durableId="332102383">
    <w:abstractNumId w:val="32"/>
  </w:num>
  <w:num w:numId="121" w16cid:durableId="571813310">
    <w:abstractNumId w:val="116"/>
  </w:num>
  <w:num w:numId="122" w16cid:durableId="255137613">
    <w:abstractNumId w:val="18"/>
  </w:num>
  <w:num w:numId="123" w16cid:durableId="1198398393">
    <w:abstractNumId w:val="154"/>
  </w:num>
  <w:num w:numId="124" w16cid:durableId="1612080763">
    <w:abstractNumId w:val="36"/>
  </w:num>
  <w:num w:numId="125" w16cid:durableId="863402001">
    <w:abstractNumId w:val="142"/>
  </w:num>
  <w:num w:numId="126" w16cid:durableId="634070660">
    <w:abstractNumId w:val="149"/>
  </w:num>
  <w:num w:numId="127" w16cid:durableId="1395665624">
    <w:abstractNumId w:val="140"/>
  </w:num>
  <w:num w:numId="128" w16cid:durableId="148791707">
    <w:abstractNumId w:val="8"/>
  </w:num>
  <w:num w:numId="129" w16cid:durableId="461775801">
    <w:abstractNumId w:val="120"/>
  </w:num>
  <w:num w:numId="130" w16cid:durableId="363797967">
    <w:abstractNumId w:val="125"/>
  </w:num>
  <w:num w:numId="131" w16cid:durableId="1270701979">
    <w:abstractNumId w:val="128"/>
  </w:num>
  <w:num w:numId="132" w16cid:durableId="1263608498">
    <w:abstractNumId w:val="129"/>
  </w:num>
  <w:num w:numId="133" w16cid:durableId="2076077761">
    <w:abstractNumId w:val="155"/>
  </w:num>
  <w:num w:numId="134" w16cid:durableId="772168602">
    <w:abstractNumId w:val="119"/>
    <w:lvlOverride w:ilvl="0">
      <w:startOverride w:val="1"/>
    </w:lvlOverride>
  </w:num>
  <w:num w:numId="135" w16cid:durableId="16577614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460045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06586656">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9109628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8119494">
    <w:abstractNumId w:val="37"/>
  </w:num>
  <w:num w:numId="140" w16cid:durableId="403649046">
    <w:abstractNumId w:val="78"/>
  </w:num>
  <w:num w:numId="141" w16cid:durableId="29645017">
    <w:abstractNumId w:val="156"/>
  </w:num>
  <w:num w:numId="142" w16cid:durableId="1555391860">
    <w:abstractNumId w:val="48"/>
  </w:num>
  <w:num w:numId="143" w16cid:durableId="1481386294">
    <w:abstractNumId w:val="34"/>
  </w:num>
  <w:num w:numId="144" w16cid:durableId="1138375667">
    <w:abstractNumId w:val="83"/>
  </w:num>
  <w:num w:numId="145" w16cid:durableId="2095977702">
    <w:abstractNumId w:val="105"/>
  </w:num>
  <w:num w:numId="146" w16cid:durableId="101151237">
    <w:abstractNumId w:val="53"/>
  </w:num>
  <w:num w:numId="147" w16cid:durableId="942684260">
    <w:abstractNumId w:val="145"/>
  </w:num>
  <w:num w:numId="148" w16cid:durableId="1978995164">
    <w:abstractNumId w:val="118"/>
  </w:num>
  <w:num w:numId="149" w16cid:durableId="1940405280">
    <w:abstractNumId w:val="104"/>
  </w:num>
  <w:num w:numId="150" w16cid:durableId="626356200">
    <w:abstractNumId w:val="90"/>
  </w:num>
  <w:num w:numId="151" w16cid:durableId="472211833">
    <w:abstractNumId w:val="35"/>
  </w:num>
  <w:num w:numId="152" w16cid:durableId="399520768">
    <w:abstractNumId w:val="109"/>
  </w:num>
  <w:num w:numId="153" w16cid:durableId="84420504">
    <w:abstractNumId w:val="141"/>
  </w:num>
  <w:num w:numId="154" w16cid:durableId="1402945440">
    <w:abstractNumId w:val="81"/>
  </w:num>
  <w:num w:numId="155" w16cid:durableId="1117800007">
    <w:abstractNumId w:val="5"/>
  </w:num>
  <w:num w:numId="156" w16cid:durableId="314377509">
    <w:abstractNumId w:val="100"/>
  </w:num>
  <w:num w:numId="157" w16cid:durableId="1125731222">
    <w:abstractNumId w:val="81"/>
  </w:num>
  <w:num w:numId="158" w16cid:durableId="970280633">
    <w:abstractNumId w:val="148"/>
  </w:num>
  <w:num w:numId="159" w16cid:durableId="427425843">
    <w:abstractNumId w:val="4"/>
  </w:num>
  <w:num w:numId="160" w16cid:durableId="2065594716">
    <w:abstractNumId w:val="95"/>
  </w:num>
  <w:num w:numId="161" w16cid:durableId="198980444">
    <w:abstractNumId w:val="72"/>
  </w:num>
  <w:num w:numId="162" w16cid:durableId="769548322">
    <w:abstractNumId w:val="59"/>
  </w:num>
  <w:num w:numId="163" w16cid:durableId="1685013780">
    <w:abstractNumId w:val="60"/>
  </w:num>
  <w:num w:numId="164" w16cid:durableId="1408309998">
    <w:abstractNumId w:val="52"/>
  </w:num>
  <w:num w:numId="165" w16cid:durableId="997879579">
    <w:abstractNumId w:val="79"/>
  </w:num>
  <w:num w:numId="166" w16cid:durableId="731195426">
    <w:abstractNumId w:val="91"/>
  </w:num>
  <w:num w:numId="167" w16cid:durableId="2075616335">
    <w:abstractNumId w:val="136"/>
  </w:num>
  <w:num w:numId="168" w16cid:durableId="1689062585">
    <w:abstractNumId w:val="81"/>
  </w:num>
  <w:num w:numId="169" w16cid:durableId="887377481">
    <w:abstractNumId w:val="81"/>
  </w:num>
  <w:num w:numId="170" w16cid:durableId="135268492">
    <w:abstractNumId w:val="81"/>
  </w:num>
  <w:num w:numId="171" w16cid:durableId="1156603160">
    <w:abstractNumId w:val="81"/>
  </w:num>
  <w:num w:numId="172" w16cid:durableId="289365460">
    <w:abstractNumId w:val="81"/>
  </w:num>
  <w:num w:numId="173" w16cid:durableId="402870992">
    <w:abstractNumId w:val="81"/>
  </w:num>
  <w:num w:numId="174" w16cid:durableId="704793176">
    <w:abstractNumId w:val="81"/>
  </w:num>
  <w:num w:numId="175" w16cid:durableId="1852142224">
    <w:abstractNumId w:val="81"/>
  </w:num>
  <w:num w:numId="176" w16cid:durableId="822083936">
    <w:abstractNumId w:val="81"/>
  </w:num>
  <w:num w:numId="177" w16cid:durableId="534267538">
    <w:abstractNumId w:val="81"/>
  </w:num>
  <w:num w:numId="178" w16cid:durableId="291134286">
    <w:abstractNumId w:val="81"/>
  </w:num>
  <w:num w:numId="179" w16cid:durableId="1518348308">
    <w:abstractNumId w:val="81"/>
  </w:num>
  <w:num w:numId="180" w16cid:durableId="1794053069">
    <w:abstractNumId w:val="81"/>
  </w:num>
  <w:num w:numId="181" w16cid:durableId="456799765">
    <w:abstractNumId w:val="81"/>
  </w:num>
  <w:num w:numId="182" w16cid:durableId="686906183">
    <w:abstractNumId w:val="81"/>
  </w:num>
  <w:num w:numId="183" w16cid:durableId="337464241">
    <w:abstractNumId w:val="81"/>
  </w:num>
  <w:num w:numId="184" w16cid:durableId="1750929551">
    <w:abstractNumId w:val="81"/>
  </w:num>
  <w:num w:numId="185" w16cid:durableId="1057703613">
    <w:abstractNumId w:val="81"/>
  </w:num>
  <w:num w:numId="186" w16cid:durableId="1431312637">
    <w:abstractNumId w:val="81"/>
  </w:num>
  <w:num w:numId="187" w16cid:durableId="26561937">
    <w:abstractNumId w:val="81"/>
  </w:num>
  <w:num w:numId="188" w16cid:durableId="1405880847">
    <w:abstractNumId w:val="81"/>
  </w:num>
  <w:num w:numId="189" w16cid:durableId="1174027786">
    <w:abstractNumId w:val="81"/>
  </w:num>
  <w:num w:numId="190" w16cid:durableId="1162501792">
    <w:abstractNumId w:val="81"/>
  </w:num>
  <w:num w:numId="191" w16cid:durableId="2063795017">
    <w:abstractNumId w:val="6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853"/>
    <w:rsid w:val="00003A19"/>
    <w:rsid w:val="00004165"/>
    <w:rsid w:val="0000440A"/>
    <w:rsid w:val="00004AEC"/>
    <w:rsid w:val="00005CAB"/>
    <w:rsid w:val="00010062"/>
    <w:rsid w:val="00010141"/>
    <w:rsid w:val="00011D5C"/>
    <w:rsid w:val="00011DFF"/>
    <w:rsid w:val="00012FDA"/>
    <w:rsid w:val="000132BB"/>
    <w:rsid w:val="00014B0E"/>
    <w:rsid w:val="00015B3E"/>
    <w:rsid w:val="000169B5"/>
    <w:rsid w:val="00017C59"/>
    <w:rsid w:val="00017F69"/>
    <w:rsid w:val="00020C56"/>
    <w:rsid w:val="0002359F"/>
    <w:rsid w:val="00023D01"/>
    <w:rsid w:val="000251F0"/>
    <w:rsid w:val="000256FA"/>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0EE5"/>
    <w:rsid w:val="00052007"/>
    <w:rsid w:val="00052041"/>
    <w:rsid w:val="00052305"/>
    <w:rsid w:val="00052366"/>
    <w:rsid w:val="000527B5"/>
    <w:rsid w:val="00053076"/>
    <w:rsid w:val="0005326A"/>
    <w:rsid w:val="0005347B"/>
    <w:rsid w:val="00053A4C"/>
    <w:rsid w:val="00054C06"/>
    <w:rsid w:val="00056971"/>
    <w:rsid w:val="000576B8"/>
    <w:rsid w:val="00057E35"/>
    <w:rsid w:val="0006043E"/>
    <w:rsid w:val="00061072"/>
    <w:rsid w:val="0006140B"/>
    <w:rsid w:val="0006266D"/>
    <w:rsid w:val="000630DD"/>
    <w:rsid w:val="00063356"/>
    <w:rsid w:val="00063D59"/>
    <w:rsid w:val="00064C35"/>
    <w:rsid w:val="00064C68"/>
    <w:rsid w:val="000654DD"/>
    <w:rsid w:val="00065506"/>
    <w:rsid w:val="0006739C"/>
    <w:rsid w:val="00067DAA"/>
    <w:rsid w:val="0007085D"/>
    <w:rsid w:val="00070D8D"/>
    <w:rsid w:val="000713F9"/>
    <w:rsid w:val="00072C52"/>
    <w:rsid w:val="0007382E"/>
    <w:rsid w:val="00073E6E"/>
    <w:rsid w:val="000745E5"/>
    <w:rsid w:val="00075754"/>
    <w:rsid w:val="00075FD8"/>
    <w:rsid w:val="000766E1"/>
    <w:rsid w:val="00076882"/>
    <w:rsid w:val="00077746"/>
    <w:rsid w:val="000777CD"/>
    <w:rsid w:val="00077FF6"/>
    <w:rsid w:val="00080BAB"/>
    <w:rsid w:val="00080D82"/>
    <w:rsid w:val="00081039"/>
    <w:rsid w:val="00081692"/>
    <w:rsid w:val="00082BA7"/>
    <w:rsid w:val="00082C46"/>
    <w:rsid w:val="00082C8E"/>
    <w:rsid w:val="000842A9"/>
    <w:rsid w:val="000844FD"/>
    <w:rsid w:val="00085A0E"/>
    <w:rsid w:val="0008724C"/>
    <w:rsid w:val="00087548"/>
    <w:rsid w:val="0008780D"/>
    <w:rsid w:val="00087A80"/>
    <w:rsid w:val="00087AA9"/>
    <w:rsid w:val="00090BAE"/>
    <w:rsid w:val="00091F95"/>
    <w:rsid w:val="00092A84"/>
    <w:rsid w:val="00093351"/>
    <w:rsid w:val="00093445"/>
    <w:rsid w:val="00093E7E"/>
    <w:rsid w:val="0009447A"/>
    <w:rsid w:val="00094B38"/>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C6F"/>
    <w:rsid w:val="000B1FF4"/>
    <w:rsid w:val="000B20BB"/>
    <w:rsid w:val="000B27A0"/>
    <w:rsid w:val="000B2EF6"/>
    <w:rsid w:val="000B2FA6"/>
    <w:rsid w:val="000B37F9"/>
    <w:rsid w:val="000B3CC0"/>
    <w:rsid w:val="000B4AA0"/>
    <w:rsid w:val="000B4C2F"/>
    <w:rsid w:val="000B6DBA"/>
    <w:rsid w:val="000C14C3"/>
    <w:rsid w:val="000C2553"/>
    <w:rsid w:val="000C289D"/>
    <w:rsid w:val="000C2B3F"/>
    <w:rsid w:val="000C2BC1"/>
    <w:rsid w:val="000C3626"/>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38E1"/>
    <w:rsid w:val="000E441B"/>
    <w:rsid w:val="000E537B"/>
    <w:rsid w:val="000E57D0"/>
    <w:rsid w:val="000E6EA8"/>
    <w:rsid w:val="000E725E"/>
    <w:rsid w:val="000E7735"/>
    <w:rsid w:val="000E7858"/>
    <w:rsid w:val="000F39CA"/>
    <w:rsid w:val="000F4685"/>
    <w:rsid w:val="000F658B"/>
    <w:rsid w:val="00104C3A"/>
    <w:rsid w:val="00104EFA"/>
    <w:rsid w:val="001054DA"/>
    <w:rsid w:val="001055B3"/>
    <w:rsid w:val="00105FE6"/>
    <w:rsid w:val="00106A5C"/>
    <w:rsid w:val="00106A8E"/>
    <w:rsid w:val="00107238"/>
    <w:rsid w:val="00107927"/>
    <w:rsid w:val="00110E26"/>
    <w:rsid w:val="00111321"/>
    <w:rsid w:val="001116DD"/>
    <w:rsid w:val="00111844"/>
    <w:rsid w:val="00111A61"/>
    <w:rsid w:val="0011257F"/>
    <w:rsid w:val="001128E7"/>
    <w:rsid w:val="00114372"/>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3D9"/>
    <w:rsid w:val="00131858"/>
    <w:rsid w:val="00131A1D"/>
    <w:rsid w:val="001323BF"/>
    <w:rsid w:val="00132E8A"/>
    <w:rsid w:val="001336FF"/>
    <w:rsid w:val="00134851"/>
    <w:rsid w:val="00135463"/>
    <w:rsid w:val="001369E3"/>
    <w:rsid w:val="00136D4C"/>
    <w:rsid w:val="00137549"/>
    <w:rsid w:val="001409AE"/>
    <w:rsid w:val="00140E84"/>
    <w:rsid w:val="001412CA"/>
    <w:rsid w:val="00142538"/>
    <w:rsid w:val="00142BB9"/>
    <w:rsid w:val="00142F11"/>
    <w:rsid w:val="00142F97"/>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5E22"/>
    <w:rsid w:val="0015603E"/>
    <w:rsid w:val="0015783E"/>
    <w:rsid w:val="001619A6"/>
    <w:rsid w:val="00161ADF"/>
    <w:rsid w:val="00162141"/>
    <w:rsid w:val="00162548"/>
    <w:rsid w:val="00162E12"/>
    <w:rsid w:val="00163386"/>
    <w:rsid w:val="00166272"/>
    <w:rsid w:val="0016636D"/>
    <w:rsid w:val="00166FCF"/>
    <w:rsid w:val="00170064"/>
    <w:rsid w:val="00171633"/>
    <w:rsid w:val="00172183"/>
    <w:rsid w:val="00173FA9"/>
    <w:rsid w:val="001751AB"/>
    <w:rsid w:val="00175A3F"/>
    <w:rsid w:val="00176082"/>
    <w:rsid w:val="0017622E"/>
    <w:rsid w:val="00180656"/>
    <w:rsid w:val="00180DFB"/>
    <w:rsid w:val="00180E09"/>
    <w:rsid w:val="001817A5"/>
    <w:rsid w:val="001822A4"/>
    <w:rsid w:val="00183204"/>
    <w:rsid w:val="00183414"/>
    <w:rsid w:val="001835A5"/>
    <w:rsid w:val="00183C77"/>
    <w:rsid w:val="00183D4C"/>
    <w:rsid w:val="00183F6D"/>
    <w:rsid w:val="0018457A"/>
    <w:rsid w:val="00184F14"/>
    <w:rsid w:val="001852D4"/>
    <w:rsid w:val="001854B4"/>
    <w:rsid w:val="00185909"/>
    <w:rsid w:val="0018670E"/>
    <w:rsid w:val="00190C38"/>
    <w:rsid w:val="00191624"/>
    <w:rsid w:val="00191F6B"/>
    <w:rsid w:val="00192150"/>
    <w:rsid w:val="0019219A"/>
    <w:rsid w:val="00193828"/>
    <w:rsid w:val="00193C21"/>
    <w:rsid w:val="00193F02"/>
    <w:rsid w:val="001948F9"/>
    <w:rsid w:val="00195077"/>
    <w:rsid w:val="00195FF6"/>
    <w:rsid w:val="00197CEB"/>
    <w:rsid w:val="001A033F"/>
    <w:rsid w:val="001A064D"/>
    <w:rsid w:val="001A08AA"/>
    <w:rsid w:val="001A1718"/>
    <w:rsid w:val="001A17AC"/>
    <w:rsid w:val="001A3033"/>
    <w:rsid w:val="001A38B4"/>
    <w:rsid w:val="001A3AB0"/>
    <w:rsid w:val="001A5651"/>
    <w:rsid w:val="001A59CB"/>
    <w:rsid w:val="001A5E25"/>
    <w:rsid w:val="001A71E8"/>
    <w:rsid w:val="001B1201"/>
    <w:rsid w:val="001B14B4"/>
    <w:rsid w:val="001B1812"/>
    <w:rsid w:val="001B1879"/>
    <w:rsid w:val="001B22E3"/>
    <w:rsid w:val="001B29AD"/>
    <w:rsid w:val="001B2B6D"/>
    <w:rsid w:val="001B3C63"/>
    <w:rsid w:val="001B7991"/>
    <w:rsid w:val="001C1409"/>
    <w:rsid w:val="001C1B15"/>
    <w:rsid w:val="001C2AE6"/>
    <w:rsid w:val="001C2F0B"/>
    <w:rsid w:val="001C4A89"/>
    <w:rsid w:val="001C6177"/>
    <w:rsid w:val="001D0363"/>
    <w:rsid w:val="001D12B4"/>
    <w:rsid w:val="001D1913"/>
    <w:rsid w:val="001D1B07"/>
    <w:rsid w:val="001D276D"/>
    <w:rsid w:val="001D3786"/>
    <w:rsid w:val="001D3C69"/>
    <w:rsid w:val="001D40A7"/>
    <w:rsid w:val="001D58DD"/>
    <w:rsid w:val="001D673B"/>
    <w:rsid w:val="001D703E"/>
    <w:rsid w:val="001D7259"/>
    <w:rsid w:val="001D7D94"/>
    <w:rsid w:val="001D7F63"/>
    <w:rsid w:val="001E075E"/>
    <w:rsid w:val="001E0A28"/>
    <w:rsid w:val="001E0AC0"/>
    <w:rsid w:val="001E1D26"/>
    <w:rsid w:val="001E2047"/>
    <w:rsid w:val="001E2EE6"/>
    <w:rsid w:val="001E4218"/>
    <w:rsid w:val="001E5270"/>
    <w:rsid w:val="001E570A"/>
    <w:rsid w:val="001E5A68"/>
    <w:rsid w:val="001E6C4D"/>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4F7A"/>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467A"/>
    <w:rsid w:val="002267D0"/>
    <w:rsid w:val="00226A38"/>
    <w:rsid w:val="00226AF5"/>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BCE"/>
    <w:rsid w:val="00240E93"/>
    <w:rsid w:val="002435CA"/>
    <w:rsid w:val="0024469F"/>
    <w:rsid w:val="002460AD"/>
    <w:rsid w:val="002473F7"/>
    <w:rsid w:val="00250B5B"/>
    <w:rsid w:val="0025210A"/>
    <w:rsid w:val="0025261E"/>
    <w:rsid w:val="00252DB8"/>
    <w:rsid w:val="002537BC"/>
    <w:rsid w:val="00254A35"/>
    <w:rsid w:val="0025505F"/>
    <w:rsid w:val="00255C58"/>
    <w:rsid w:val="00255E56"/>
    <w:rsid w:val="00256278"/>
    <w:rsid w:val="00260A94"/>
    <w:rsid w:val="00260AE3"/>
    <w:rsid w:val="00260EC7"/>
    <w:rsid w:val="00261539"/>
    <w:rsid w:val="0026179F"/>
    <w:rsid w:val="002618D3"/>
    <w:rsid w:val="00261AF8"/>
    <w:rsid w:val="00262561"/>
    <w:rsid w:val="00263651"/>
    <w:rsid w:val="002637A5"/>
    <w:rsid w:val="0026393D"/>
    <w:rsid w:val="002647AD"/>
    <w:rsid w:val="00264974"/>
    <w:rsid w:val="00266285"/>
    <w:rsid w:val="0026658C"/>
    <w:rsid w:val="002666AE"/>
    <w:rsid w:val="00266C7D"/>
    <w:rsid w:val="0027066E"/>
    <w:rsid w:val="00270D51"/>
    <w:rsid w:val="00270EE5"/>
    <w:rsid w:val="00271843"/>
    <w:rsid w:val="00271F36"/>
    <w:rsid w:val="00273773"/>
    <w:rsid w:val="00273C44"/>
    <w:rsid w:val="00274DD3"/>
    <w:rsid w:val="00274E1A"/>
    <w:rsid w:val="00274E25"/>
    <w:rsid w:val="002753B8"/>
    <w:rsid w:val="00276BD8"/>
    <w:rsid w:val="002775B1"/>
    <w:rsid w:val="002775B9"/>
    <w:rsid w:val="002779CE"/>
    <w:rsid w:val="002805AA"/>
    <w:rsid w:val="002809BB"/>
    <w:rsid w:val="002811C4"/>
    <w:rsid w:val="0028168A"/>
    <w:rsid w:val="00281AE9"/>
    <w:rsid w:val="00282213"/>
    <w:rsid w:val="00282388"/>
    <w:rsid w:val="00284016"/>
    <w:rsid w:val="002840B2"/>
    <w:rsid w:val="00284A37"/>
    <w:rsid w:val="002858BF"/>
    <w:rsid w:val="002860A0"/>
    <w:rsid w:val="00290E17"/>
    <w:rsid w:val="00291092"/>
    <w:rsid w:val="00291BC1"/>
    <w:rsid w:val="00292014"/>
    <w:rsid w:val="0029236E"/>
    <w:rsid w:val="002939AF"/>
    <w:rsid w:val="00294491"/>
    <w:rsid w:val="0029486D"/>
    <w:rsid w:val="00294BDE"/>
    <w:rsid w:val="00295596"/>
    <w:rsid w:val="002955BD"/>
    <w:rsid w:val="002957B1"/>
    <w:rsid w:val="00295EFE"/>
    <w:rsid w:val="00296325"/>
    <w:rsid w:val="00296627"/>
    <w:rsid w:val="0029671B"/>
    <w:rsid w:val="002A0CED"/>
    <w:rsid w:val="002A1D70"/>
    <w:rsid w:val="002A282D"/>
    <w:rsid w:val="002A3224"/>
    <w:rsid w:val="002A350D"/>
    <w:rsid w:val="002A4583"/>
    <w:rsid w:val="002A4CD0"/>
    <w:rsid w:val="002A525D"/>
    <w:rsid w:val="002A7DA6"/>
    <w:rsid w:val="002B03D9"/>
    <w:rsid w:val="002B0FCB"/>
    <w:rsid w:val="002B1A5D"/>
    <w:rsid w:val="002B2ED2"/>
    <w:rsid w:val="002B3CFF"/>
    <w:rsid w:val="002B4ED9"/>
    <w:rsid w:val="002B516C"/>
    <w:rsid w:val="002B5E1D"/>
    <w:rsid w:val="002B60C1"/>
    <w:rsid w:val="002B67A1"/>
    <w:rsid w:val="002B6A63"/>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41F2"/>
    <w:rsid w:val="002D503E"/>
    <w:rsid w:val="002D6BDF"/>
    <w:rsid w:val="002E1270"/>
    <w:rsid w:val="002E202B"/>
    <w:rsid w:val="002E2CE9"/>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446A"/>
    <w:rsid w:val="00304D4B"/>
    <w:rsid w:val="00305E04"/>
    <w:rsid w:val="00305EAD"/>
    <w:rsid w:val="003065E5"/>
    <w:rsid w:val="00306CB9"/>
    <w:rsid w:val="00307165"/>
    <w:rsid w:val="00307E2D"/>
    <w:rsid w:val="00307E51"/>
    <w:rsid w:val="003103D5"/>
    <w:rsid w:val="00311363"/>
    <w:rsid w:val="00311367"/>
    <w:rsid w:val="0031183E"/>
    <w:rsid w:val="00312651"/>
    <w:rsid w:val="00312D27"/>
    <w:rsid w:val="003132E8"/>
    <w:rsid w:val="00313647"/>
    <w:rsid w:val="00313BAC"/>
    <w:rsid w:val="00314078"/>
    <w:rsid w:val="00315867"/>
    <w:rsid w:val="003168E1"/>
    <w:rsid w:val="00317035"/>
    <w:rsid w:val="00317418"/>
    <w:rsid w:val="0032061C"/>
    <w:rsid w:val="00320A26"/>
    <w:rsid w:val="00320F32"/>
    <w:rsid w:val="00321150"/>
    <w:rsid w:val="0032301C"/>
    <w:rsid w:val="0032328D"/>
    <w:rsid w:val="00323CFA"/>
    <w:rsid w:val="003246B5"/>
    <w:rsid w:val="0032529B"/>
    <w:rsid w:val="003256AF"/>
    <w:rsid w:val="003260D7"/>
    <w:rsid w:val="0032667C"/>
    <w:rsid w:val="00327841"/>
    <w:rsid w:val="003307B2"/>
    <w:rsid w:val="00330B91"/>
    <w:rsid w:val="003338A1"/>
    <w:rsid w:val="00334503"/>
    <w:rsid w:val="00335F50"/>
    <w:rsid w:val="00336697"/>
    <w:rsid w:val="003418CB"/>
    <w:rsid w:val="00341E05"/>
    <w:rsid w:val="00342008"/>
    <w:rsid w:val="0034205B"/>
    <w:rsid w:val="00343040"/>
    <w:rsid w:val="003438B2"/>
    <w:rsid w:val="00344C6B"/>
    <w:rsid w:val="00345085"/>
    <w:rsid w:val="0034736C"/>
    <w:rsid w:val="00351536"/>
    <w:rsid w:val="003529FD"/>
    <w:rsid w:val="003547AD"/>
    <w:rsid w:val="003550A8"/>
    <w:rsid w:val="003551F9"/>
    <w:rsid w:val="00355336"/>
    <w:rsid w:val="00355873"/>
    <w:rsid w:val="00355F3E"/>
    <w:rsid w:val="0035660F"/>
    <w:rsid w:val="00356976"/>
    <w:rsid w:val="00356C65"/>
    <w:rsid w:val="00356DC6"/>
    <w:rsid w:val="00360126"/>
    <w:rsid w:val="00360171"/>
    <w:rsid w:val="00360BA4"/>
    <w:rsid w:val="00361A5C"/>
    <w:rsid w:val="003628B9"/>
    <w:rsid w:val="00362D8F"/>
    <w:rsid w:val="003630BF"/>
    <w:rsid w:val="00364DE6"/>
    <w:rsid w:val="00365670"/>
    <w:rsid w:val="0036638F"/>
    <w:rsid w:val="00366586"/>
    <w:rsid w:val="00367724"/>
    <w:rsid w:val="00370ACB"/>
    <w:rsid w:val="003710BA"/>
    <w:rsid w:val="00371E70"/>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07E3"/>
    <w:rsid w:val="003A236E"/>
    <w:rsid w:val="003A2A31"/>
    <w:rsid w:val="003A2E40"/>
    <w:rsid w:val="003A331B"/>
    <w:rsid w:val="003A3455"/>
    <w:rsid w:val="003A3D9D"/>
    <w:rsid w:val="003A6965"/>
    <w:rsid w:val="003A6A47"/>
    <w:rsid w:val="003A6A73"/>
    <w:rsid w:val="003B0158"/>
    <w:rsid w:val="003B04D4"/>
    <w:rsid w:val="003B0D94"/>
    <w:rsid w:val="003B0FA1"/>
    <w:rsid w:val="003B1517"/>
    <w:rsid w:val="003B3880"/>
    <w:rsid w:val="003B40B6"/>
    <w:rsid w:val="003B41C1"/>
    <w:rsid w:val="003B44FD"/>
    <w:rsid w:val="003B4BC0"/>
    <w:rsid w:val="003B4C03"/>
    <w:rsid w:val="003B556E"/>
    <w:rsid w:val="003B56DB"/>
    <w:rsid w:val="003B61BC"/>
    <w:rsid w:val="003B755E"/>
    <w:rsid w:val="003B7786"/>
    <w:rsid w:val="003C04FC"/>
    <w:rsid w:val="003C0696"/>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A19"/>
    <w:rsid w:val="003C7B9E"/>
    <w:rsid w:val="003D0A33"/>
    <w:rsid w:val="003D1EFD"/>
    <w:rsid w:val="003D28BF"/>
    <w:rsid w:val="003D4215"/>
    <w:rsid w:val="003D4C47"/>
    <w:rsid w:val="003D6353"/>
    <w:rsid w:val="003D7719"/>
    <w:rsid w:val="003E03D1"/>
    <w:rsid w:val="003E121F"/>
    <w:rsid w:val="003E1AF9"/>
    <w:rsid w:val="003E2485"/>
    <w:rsid w:val="003E3001"/>
    <w:rsid w:val="003E3CCC"/>
    <w:rsid w:val="003E40EE"/>
    <w:rsid w:val="003E4B3E"/>
    <w:rsid w:val="003E5211"/>
    <w:rsid w:val="003E5362"/>
    <w:rsid w:val="003E551D"/>
    <w:rsid w:val="003E6B19"/>
    <w:rsid w:val="003E6DBB"/>
    <w:rsid w:val="003F0C39"/>
    <w:rsid w:val="003F1C1B"/>
    <w:rsid w:val="003F1C5F"/>
    <w:rsid w:val="003F31AB"/>
    <w:rsid w:val="003F3583"/>
    <w:rsid w:val="003F3A2F"/>
    <w:rsid w:val="003F3DF6"/>
    <w:rsid w:val="003F4288"/>
    <w:rsid w:val="003F53A9"/>
    <w:rsid w:val="003F5C3A"/>
    <w:rsid w:val="003F6448"/>
    <w:rsid w:val="003F651C"/>
    <w:rsid w:val="003F7215"/>
    <w:rsid w:val="003F7948"/>
    <w:rsid w:val="00400509"/>
    <w:rsid w:val="00401144"/>
    <w:rsid w:val="00401DCC"/>
    <w:rsid w:val="00403759"/>
    <w:rsid w:val="0040449B"/>
    <w:rsid w:val="00404831"/>
    <w:rsid w:val="00404B02"/>
    <w:rsid w:val="00404E14"/>
    <w:rsid w:val="0040550C"/>
    <w:rsid w:val="00405C8A"/>
    <w:rsid w:val="00406E30"/>
    <w:rsid w:val="00407661"/>
    <w:rsid w:val="00407CB5"/>
    <w:rsid w:val="00410314"/>
    <w:rsid w:val="00410AA0"/>
    <w:rsid w:val="00412063"/>
    <w:rsid w:val="004129FB"/>
    <w:rsid w:val="00412A02"/>
    <w:rsid w:val="00412EB1"/>
    <w:rsid w:val="0041328B"/>
    <w:rsid w:val="00413DDE"/>
    <w:rsid w:val="00414118"/>
    <w:rsid w:val="00416084"/>
    <w:rsid w:val="00416187"/>
    <w:rsid w:val="004217AD"/>
    <w:rsid w:val="0042211A"/>
    <w:rsid w:val="004228C6"/>
    <w:rsid w:val="00423540"/>
    <w:rsid w:val="0042362C"/>
    <w:rsid w:val="00423B6B"/>
    <w:rsid w:val="00424F8C"/>
    <w:rsid w:val="004253DD"/>
    <w:rsid w:val="00425551"/>
    <w:rsid w:val="00426275"/>
    <w:rsid w:val="004271BA"/>
    <w:rsid w:val="00427F4E"/>
    <w:rsid w:val="004303FF"/>
    <w:rsid w:val="00430497"/>
    <w:rsid w:val="00430EA5"/>
    <w:rsid w:val="004315CF"/>
    <w:rsid w:val="00432081"/>
    <w:rsid w:val="00433CC0"/>
    <w:rsid w:val="00434DC1"/>
    <w:rsid w:val="004350F4"/>
    <w:rsid w:val="00436942"/>
    <w:rsid w:val="00436DC9"/>
    <w:rsid w:val="00440891"/>
    <w:rsid w:val="00440DAD"/>
    <w:rsid w:val="004412A0"/>
    <w:rsid w:val="0044186D"/>
    <w:rsid w:val="00441A58"/>
    <w:rsid w:val="00442337"/>
    <w:rsid w:val="00443327"/>
    <w:rsid w:val="004436E3"/>
    <w:rsid w:val="004438B5"/>
    <w:rsid w:val="0044420A"/>
    <w:rsid w:val="0044434A"/>
    <w:rsid w:val="004443FF"/>
    <w:rsid w:val="00444CCF"/>
    <w:rsid w:val="00444F0D"/>
    <w:rsid w:val="00445965"/>
    <w:rsid w:val="00445A37"/>
    <w:rsid w:val="00446408"/>
    <w:rsid w:val="00446F0F"/>
    <w:rsid w:val="004477FD"/>
    <w:rsid w:val="00447B1C"/>
    <w:rsid w:val="00450297"/>
    <w:rsid w:val="00450D74"/>
    <w:rsid w:val="00450F27"/>
    <w:rsid w:val="004510E5"/>
    <w:rsid w:val="00451AB6"/>
    <w:rsid w:val="004537A9"/>
    <w:rsid w:val="0045518F"/>
    <w:rsid w:val="004561F3"/>
    <w:rsid w:val="00456901"/>
    <w:rsid w:val="00456A75"/>
    <w:rsid w:val="00457EDD"/>
    <w:rsid w:val="00460597"/>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760"/>
    <w:rsid w:val="00470748"/>
    <w:rsid w:val="00470DA0"/>
    <w:rsid w:val="00470E7E"/>
    <w:rsid w:val="00470FBB"/>
    <w:rsid w:val="004710BD"/>
    <w:rsid w:val="004710C1"/>
    <w:rsid w:val="00471125"/>
    <w:rsid w:val="00471854"/>
    <w:rsid w:val="00472002"/>
    <w:rsid w:val="004725E6"/>
    <w:rsid w:val="00473434"/>
    <w:rsid w:val="0047437A"/>
    <w:rsid w:val="0047471D"/>
    <w:rsid w:val="004751C0"/>
    <w:rsid w:val="00476EAE"/>
    <w:rsid w:val="0047709E"/>
    <w:rsid w:val="004779EA"/>
    <w:rsid w:val="00477F9D"/>
    <w:rsid w:val="00480147"/>
    <w:rsid w:val="00480C6F"/>
    <w:rsid w:val="00480E42"/>
    <w:rsid w:val="004838E5"/>
    <w:rsid w:val="00483FB8"/>
    <w:rsid w:val="0048452F"/>
    <w:rsid w:val="00484C5D"/>
    <w:rsid w:val="0048543E"/>
    <w:rsid w:val="004862E9"/>
    <w:rsid w:val="004868C1"/>
    <w:rsid w:val="00486B65"/>
    <w:rsid w:val="0048750F"/>
    <w:rsid w:val="0049019A"/>
    <w:rsid w:val="00490E40"/>
    <w:rsid w:val="004922D6"/>
    <w:rsid w:val="0049314B"/>
    <w:rsid w:val="00495875"/>
    <w:rsid w:val="00496CAF"/>
    <w:rsid w:val="0049750F"/>
    <w:rsid w:val="004A1529"/>
    <w:rsid w:val="004A17E9"/>
    <w:rsid w:val="004A181C"/>
    <w:rsid w:val="004A495F"/>
    <w:rsid w:val="004A60AD"/>
    <w:rsid w:val="004A70BC"/>
    <w:rsid w:val="004A7544"/>
    <w:rsid w:val="004B026C"/>
    <w:rsid w:val="004B0BA3"/>
    <w:rsid w:val="004B0E1D"/>
    <w:rsid w:val="004B0F55"/>
    <w:rsid w:val="004B1F44"/>
    <w:rsid w:val="004B2018"/>
    <w:rsid w:val="004B2585"/>
    <w:rsid w:val="004B2D81"/>
    <w:rsid w:val="004B3E52"/>
    <w:rsid w:val="004B597E"/>
    <w:rsid w:val="004B5A47"/>
    <w:rsid w:val="004B6B0F"/>
    <w:rsid w:val="004B7CCC"/>
    <w:rsid w:val="004C1140"/>
    <w:rsid w:val="004C3051"/>
    <w:rsid w:val="004C54E5"/>
    <w:rsid w:val="004C603A"/>
    <w:rsid w:val="004C7944"/>
    <w:rsid w:val="004C7DC8"/>
    <w:rsid w:val="004D21B0"/>
    <w:rsid w:val="004D255D"/>
    <w:rsid w:val="004D416A"/>
    <w:rsid w:val="004D45BB"/>
    <w:rsid w:val="004D4AE9"/>
    <w:rsid w:val="004D5095"/>
    <w:rsid w:val="004D71BF"/>
    <w:rsid w:val="004D737D"/>
    <w:rsid w:val="004D744C"/>
    <w:rsid w:val="004D7E97"/>
    <w:rsid w:val="004E0AD3"/>
    <w:rsid w:val="004E0D14"/>
    <w:rsid w:val="004E1A4B"/>
    <w:rsid w:val="004E246D"/>
    <w:rsid w:val="004E2659"/>
    <w:rsid w:val="004E2932"/>
    <w:rsid w:val="004E2C50"/>
    <w:rsid w:val="004E2F15"/>
    <w:rsid w:val="004E39EE"/>
    <w:rsid w:val="004E4089"/>
    <w:rsid w:val="004E475C"/>
    <w:rsid w:val="004E56E0"/>
    <w:rsid w:val="004E5C07"/>
    <w:rsid w:val="004E6A85"/>
    <w:rsid w:val="004E7213"/>
    <w:rsid w:val="004E7329"/>
    <w:rsid w:val="004E7D01"/>
    <w:rsid w:val="004E7F55"/>
    <w:rsid w:val="004F0943"/>
    <w:rsid w:val="004F0CAC"/>
    <w:rsid w:val="004F2696"/>
    <w:rsid w:val="004F2CB0"/>
    <w:rsid w:val="004F3605"/>
    <w:rsid w:val="004F4A04"/>
    <w:rsid w:val="004F4A4D"/>
    <w:rsid w:val="004F54C2"/>
    <w:rsid w:val="004F5EA4"/>
    <w:rsid w:val="004F696B"/>
    <w:rsid w:val="004F6CC5"/>
    <w:rsid w:val="004F6DD0"/>
    <w:rsid w:val="004F7EDA"/>
    <w:rsid w:val="005017F7"/>
    <w:rsid w:val="00501DA4"/>
    <w:rsid w:val="00501FA7"/>
    <w:rsid w:val="005033DC"/>
    <w:rsid w:val="005034DC"/>
    <w:rsid w:val="00503741"/>
    <w:rsid w:val="0050512D"/>
    <w:rsid w:val="00505BFA"/>
    <w:rsid w:val="005071B4"/>
    <w:rsid w:val="00507687"/>
    <w:rsid w:val="00510129"/>
    <w:rsid w:val="00511127"/>
    <w:rsid w:val="005113DE"/>
    <w:rsid w:val="005117A9"/>
    <w:rsid w:val="00511F57"/>
    <w:rsid w:val="00512D8C"/>
    <w:rsid w:val="005147D7"/>
    <w:rsid w:val="00514E15"/>
    <w:rsid w:val="005153A6"/>
    <w:rsid w:val="00515CBE"/>
    <w:rsid w:val="00515DC1"/>
    <w:rsid w:val="00515E2B"/>
    <w:rsid w:val="00516D64"/>
    <w:rsid w:val="00520366"/>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938"/>
    <w:rsid w:val="00534C89"/>
    <w:rsid w:val="00534E03"/>
    <w:rsid w:val="0053683D"/>
    <w:rsid w:val="00536917"/>
    <w:rsid w:val="00540543"/>
    <w:rsid w:val="00541573"/>
    <w:rsid w:val="005418F3"/>
    <w:rsid w:val="0054348A"/>
    <w:rsid w:val="00546F3F"/>
    <w:rsid w:val="00547C21"/>
    <w:rsid w:val="00550621"/>
    <w:rsid w:val="00550A80"/>
    <w:rsid w:val="0055100C"/>
    <w:rsid w:val="005522FD"/>
    <w:rsid w:val="0055238A"/>
    <w:rsid w:val="005538A5"/>
    <w:rsid w:val="00553ED0"/>
    <w:rsid w:val="005546D1"/>
    <w:rsid w:val="005550EE"/>
    <w:rsid w:val="00555DAB"/>
    <w:rsid w:val="00556952"/>
    <w:rsid w:val="00557FE2"/>
    <w:rsid w:val="005612E0"/>
    <w:rsid w:val="00561611"/>
    <w:rsid w:val="00561621"/>
    <w:rsid w:val="00561B6C"/>
    <w:rsid w:val="00561EC6"/>
    <w:rsid w:val="0056696E"/>
    <w:rsid w:val="00567BC6"/>
    <w:rsid w:val="0057014F"/>
    <w:rsid w:val="005703BF"/>
    <w:rsid w:val="00571777"/>
    <w:rsid w:val="00571C1C"/>
    <w:rsid w:val="00572E6D"/>
    <w:rsid w:val="00574167"/>
    <w:rsid w:val="00575A42"/>
    <w:rsid w:val="00575BB4"/>
    <w:rsid w:val="005770D3"/>
    <w:rsid w:val="005773B9"/>
    <w:rsid w:val="005776D4"/>
    <w:rsid w:val="00580C47"/>
    <w:rsid w:val="00580FF5"/>
    <w:rsid w:val="005843D3"/>
    <w:rsid w:val="0058519C"/>
    <w:rsid w:val="00585E1D"/>
    <w:rsid w:val="0058710B"/>
    <w:rsid w:val="005871B7"/>
    <w:rsid w:val="005901D1"/>
    <w:rsid w:val="005906EC"/>
    <w:rsid w:val="0059149A"/>
    <w:rsid w:val="00591633"/>
    <w:rsid w:val="00593A30"/>
    <w:rsid w:val="00593B8D"/>
    <w:rsid w:val="0059481F"/>
    <w:rsid w:val="005949E4"/>
    <w:rsid w:val="00594A05"/>
    <w:rsid w:val="0059545B"/>
    <w:rsid w:val="005956EE"/>
    <w:rsid w:val="00595989"/>
    <w:rsid w:val="00595F14"/>
    <w:rsid w:val="0059612A"/>
    <w:rsid w:val="00596280"/>
    <w:rsid w:val="00597A14"/>
    <w:rsid w:val="00597EF4"/>
    <w:rsid w:val="00597F9F"/>
    <w:rsid w:val="005A083E"/>
    <w:rsid w:val="005A0BC4"/>
    <w:rsid w:val="005A2308"/>
    <w:rsid w:val="005A2D73"/>
    <w:rsid w:val="005A31D1"/>
    <w:rsid w:val="005A3719"/>
    <w:rsid w:val="005A46AE"/>
    <w:rsid w:val="005A47C6"/>
    <w:rsid w:val="005A59BF"/>
    <w:rsid w:val="005A6BC8"/>
    <w:rsid w:val="005A70EF"/>
    <w:rsid w:val="005A7ACA"/>
    <w:rsid w:val="005B151E"/>
    <w:rsid w:val="005B17D8"/>
    <w:rsid w:val="005B2201"/>
    <w:rsid w:val="005B259F"/>
    <w:rsid w:val="005B275F"/>
    <w:rsid w:val="005B4802"/>
    <w:rsid w:val="005B5F50"/>
    <w:rsid w:val="005C0F79"/>
    <w:rsid w:val="005C149E"/>
    <w:rsid w:val="005C1EA6"/>
    <w:rsid w:val="005C2055"/>
    <w:rsid w:val="005C234B"/>
    <w:rsid w:val="005C2616"/>
    <w:rsid w:val="005C3E50"/>
    <w:rsid w:val="005C43AE"/>
    <w:rsid w:val="005C70E2"/>
    <w:rsid w:val="005C75EB"/>
    <w:rsid w:val="005D0B99"/>
    <w:rsid w:val="005D179C"/>
    <w:rsid w:val="005D308E"/>
    <w:rsid w:val="005D3A48"/>
    <w:rsid w:val="005D4945"/>
    <w:rsid w:val="005D6F5B"/>
    <w:rsid w:val="005D77C3"/>
    <w:rsid w:val="005D7AF8"/>
    <w:rsid w:val="005E17BF"/>
    <w:rsid w:val="005E26E0"/>
    <w:rsid w:val="005E2C7D"/>
    <w:rsid w:val="005E366A"/>
    <w:rsid w:val="005E4597"/>
    <w:rsid w:val="005E51B4"/>
    <w:rsid w:val="005E7A95"/>
    <w:rsid w:val="005F1B4F"/>
    <w:rsid w:val="005F2145"/>
    <w:rsid w:val="005F33DE"/>
    <w:rsid w:val="005F5228"/>
    <w:rsid w:val="005F5ECD"/>
    <w:rsid w:val="005F66C1"/>
    <w:rsid w:val="005F6CC5"/>
    <w:rsid w:val="005F785C"/>
    <w:rsid w:val="005F7B7F"/>
    <w:rsid w:val="00600E0B"/>
    <w:rsid w:val="006016E1"/>
    <w:rsid w:val="00601BAE"/>
    <w:rsid w:val="00601DB7"/>
    <w:rsid w:val="006021AC"/>
    <w:rsid w:val="006025B3"/>
    <w:rsid w:val="006028D5"/>
    <w:rsid w:val="00602D27"/>
    <w:rsid w:val="00603725"/>
    <w:rsid w:val="006037FA"/>
    <w:rsid w:val="006042F0"/>
    <w:rsid w:val="006052F4"/>
    <w:rsid w:val="006059C7"/>
    <w:rsid w:val="00605BA8"/>
    <w:rsid w:val="00605F13"/>
    <w:rsid w:val="00605FA6"/>
    <w:rsid w:val="0060633F"/>
    <w:rsid w:val="0060665C"/>
    <w:rsid w:val="006100E0"/>
    <w:rsid w:val="006144A1"/>
    <w:rsid w:val="006145FA"/>
    <w:rsid w:val="00614B70"/>
    <w:rsid w:val="00615A06"/>
    <w:rsid w:val="00615EBB"/>
    <w:rsid w:val="00616096"/>
    <w:rsid w:val="006160A2"/>
    <w:rsid w:val="0061642E"/>
    <w:rsid w:val="00616F97"/>
    <w:rsid w:val="0061713D"/>
    <w:rsid w:val="006200D5"/>
    <w:rsid w:val="006209F3"/>
    <w:rsid w:val="00620D1C"/>
    <w:rsid w:val="00621516"/>
    <w:rsid w:val="0062355E"/>
    <w:rsid w:val="006235D1"/>
    <w:rsid w:val="00623C5D"/>
    <w:rsid w:val="00624199"/>
    <w:rsid w:val="0062451B"/>
    <w:rsid w:val="006271B8"/>
    <w:rsid w:val="00627A97"/>
    <w:rsid w:val="006302AA"/>
    <w:rsid w:val="00630CE6"/>
    <w:rsid w:val="00631BE7"/>
    <w:rsid w:val="006344E0"/>
    <w:rsid w:val="006361C7"/>
    <w:rsid w:val="006363AB"/>
    <w:rsid w:val="006363BD"/>
    <w:rsid w:val="00637422"/>
    <w:rsid w:val="00637832"/>
    <w:rsid w:val="006412DC"/>
    <w:rsid w:val="006418C7"/>
    <w:rsid w:val="00642367"/>
    <w:rsid w:val="006423D3"/>
    <w:rsid w:val="006427C9"/>
    <w:rsid w:val="00642BC6"/>
    <w:rsid w:val="00643A5E"/>
    <w:rsid w:val="00643F5A"/>
    <w:rsid w:val="00644790"/>
    <w:rsid w:val="0064554C"/>
    <w:rsid w:val="00645629"/>
    <w:rsid w:val="006457F8"/>
    <w:rsid w:val="00645B27"/>
    <w:rsid w:val="00646073"/>
    <w:rsid w:val="00646076"/>
    <w:rsid w:val="00646E02"/>
    <w:rsid w:val="006501AF"/>
    <w:rsid w:val="006508A2"/>
    <w:rsid w:val="006509F2"/>
    <w:rsid w:val="00650DDE"/>
    <w:rsid w:val="00653060"/>
    <w:rsid w:val="00653BCF"/>
    <w:rsid w:val="0065505B"/>
    <w:rsid w:val="00656ABC"/>
    <w:rsid w:val="00656C64"/>
    <w:rsid w:val="00657CAF"/>
    <w:rsid w:val="006602B7"/>
    <w:rsid w:val="00660F20"/>
    <w:rsid w:val="0066332A"/>
    <w:rsid w:val="006638AE"/>
    <w:rsid w:val="0066604E"/>
    <w:rsid w:val="0066608E"/>
    <w:rsid w:val="0066611F"/>
    <w:rsid w:val="00666633"/>
    <w:rsid w:val="00666FB7"/>
    <w:rsid w:val="006670AC"/>
    <w:rsid w:val="00670182"/>
    <w:rsid w:val="00670712"/>
    <w:rsid w:val="00670D36"/>
    <w:rsid w:val="0067144A"/>
    <w:rsid w:val="00671450"/>
    <w:rsid w:val="00672307"/>
    <w:rsid w:val="006727F7"/>
    <w:rsid w:val="00672D30"/>
    <w:rsid w:val="00674C64"/>
    <w:rsid w:val="006753F4"/>
    <w:rsid w:val="00675C30"/>
    <w:rsid w:val="0067621D"/>
    <w:rsid w:val="006769DA"/>
    <w:rsid w:val="006808C6"/>
    <w:rsid w:val="00682668"/>
    <w:rsid w:val="006827E0"/>
    <w:rsid w:val="006847A5"/>
    <w:rsid w:val="0068653F"/>
    <w:rsid w:val="00686BC0"/>
    <w:rsid w:val="0068784C"/>
    <w:rsid w:val="00692119"/>
    <w:rsid w:val="00692A68"/>
    <w:rsid w:val="006938AF"/>
    <w:rsid w:val="00695D85"/>
    <w:rsid w:val="00697924"/>
    <w:rsid w:val="006A1D46"/>
    <w:rsid w:val="006A247B"/>
    <w:rsid w:val="006A30A2"/>
    <w:rsid w:val="006A3B00"/>
    <w:rsid w:val="006A5838"/>
    <w:rsid w:val="006A5FB8"/>
    <w:rsid w:val="006A678F"/>
    <w:rsid w:val="006A6D23"/>
    <w:rsid w:val="006B08C2"/>
    <w:rsid w:val="006B10CE"/>
    <w:rsid w:val="006B1130"/>
    <w:rsid w:val="006B11C9"/>
    <w:rsid w:val="006B168C"/>
    <w:rsid w:val="006B2047"/>
    <w:rsid w:val="006B226C"/>
    <w:rsid w:val="006B25DE"/>
    <w:rsid w:val="006B2984"/>
    <w:rsid w:val="006B4C69"/>
    <w:rsid w:val="006B5038"/>
    <w:rsid w:val="006B5D60"/>
    <w:rsid w:val="006B5DCA"/>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16E0"/>
    <w:rsid w:val="006D2932"/>
    <w:rsid w:val="006D2FEA"/>
    <w:rsid w:val="006D3671"/>
    <w:rsid w:val="006D39A8"/>
    <w:rsid w:val="006D3F65"/>
    <w:rsid w:val="006D4176"/>
    <w:rsid w:val="006D4B9B"/>
    <w:rsid w:val="006D5AB3"/>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256E"/>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7FC"/>
    <w:rsid w:val="00714B51"/>
    <w:rsid w:val="00715463"/>
    <w:rsid w:val="00715475"/>
    <w:rsid w:val="00716AD6"/>
    <w:rsid w:val="00716D9D"/>
    <w:rsid w:val="00716F3F"/>
    <w:rsid w:val="007201C6"/>
    <w:rsid w:val="00720C2D"/>
    <w:rsid w:val="00721C5F"/>
    <w:rsid w:val="00722178"/>
    <w:rsid w:val="0072218C"/>
    <w:rsid w:val="007230C8"/>
    <w:rsid w:val="00724B5E"/>
    <w:rsid w:val="00724FA7"/>
    <w:rsid w:val="007261A4"/>
    <w:rsid w:val="00726B1A"/>
    <w:rsid w:val="00730655"/>
    <w:rsid w:val="00731D77"/>
    <w:rsid w:val="00731DC1"/>
    <w:rsid w:val="00732360"/>
    <w:rsid w:val="0073296E"/>
    <w:rsid w:val="00732A35"/>
    <w:rsid w:val="0073390A"/>
    <w:rsid w:val="00734BBA"/>
    <w:rsid w:val="00734E64"/>
    <w:rsid w:val="007355CE"/>
    <w:rsid w:val="00735653"/>
    <w:rsid w:val="00736B37"/>
    <w:rsid w:val="00736EB0"/>
    <w:rsid w:val="00737527"/>
    <w:rsid w:val="007400B0"/>
    <w:rsid w:val="00740A35"/>
    <w:rsid w:val="00743442"/>
    <w:rsid w:val="007438B5"/>
    <w:rsid w:val="0074488B"/>
    <w:rsid w:val="007455A0"/>
    <w:rsid w:val="00745EF1"/>
    <w:rsid w:val="00747E85"/>
    <w:rsid w:val="007520B4"/>
    <w:rsid w:val="00752412"/>
    <w:rsid w:val="0075258B"/>
    <w:rsid w:val="00752C07"/>
    <w:rsid w:val="007539E5"/>
    <w:rsid w:val="00753E81"/>
    <w:rsid w:val="00754046"/>
    <w:rsid w:val="00754449"/>
    <w:rsid w:val="0075643F"/>
    <w:rsid w:val="00756F7D"/>
    <w:rsid w:val="00760612"/>
    <w:rsid w:val="00760CAE"/>
    <w:rsid w:val="007614F0"/>
    <w:rsid w:val="007632E5"/>
    <w:rsid w:val="00763E2F"/>
    <w:rsid w:val="00763ED9"/>
    <w:rsid w:val="0076440E"/>
    <w:rsid w:val="007655D5"/>
    <w:rsid w:val="00765AFA"/>
    <w:rsid w:val="00767128"/>
    <w:rsid w:val="00767E36"/>
    <w:rsid w:val="00772874"/>
    <w:rsid w:val="00773325"/>
    <w:rsid w:val="0077470D"/>
    <w:rsid w:val="00774D26"/>
    <w:rsid w:val="00775F65"/>
    <w:rsid w:val="007763C1"/>
    <w:rsid w:val="00777E82"/>
    <w:rsid w:val="00781359"/>
    <w:rsid w:val="007820C6"/>
    <w:rsid w:val="00782CCD"/>
    <w:rsid w:val="007833B8"/>
    <w:rsid w:val="0078481E"/>
    <w:rsid w:val="00784F8C"/>
    <w:rsid w:val="0078565F"/>
    <w:rsid w:val="00785B46"/>
    <w:rsid w:val="00786921"/>
    <w:rsid w:val="0078750F"/>
    <w:rsid w:val="00787D04"/>
    <w:rsid w:val="007902B7"/>
    <w:rsid w:val="0079066C"/>
    <w:rsid w:val="007909F2"/>
    <w:rsid w:val="00791E10"/>
    <w:rsid w:val="0079307B"/>
    <w:rsid w:val="0079381F"/>
    <w:rsid w:val="0079564D"/>
    <w:rsid w:val="00795B10"/>
    <w:rsid w:val="0079636F"/>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31D6"/>
    <w:rsid w:val="007C3274"/>
    <w:rsid w:val="007C3DCF"/>
    <w:rsid w:val="007C5EF1"/>
    <w:rsid w:val="007C6B05"/>
    <w:rsid w:val="007C73A8"/>
    <w:rsid w:val="007C7BF5"/>
    <w:rsid w:val="007D0049"/>
    <w:rsid w:val="007D089D"/>
    <w:rsid w:val="007D0DDC"/>
    <w:rsid w:val="007D167F"/>
    <w:rsid w:val="007D1760"/>
    <w:rsid w:val="007D19B7"/>
    <w:rsid w:val="007D1ACC"/>
    <w:rsid w:val="007D51AA"/>
    <w:rsid w:val="007D5DA0"/>
    <w:rsid w:val="007D5F62"/>
    <w:rsid w:val="007D6B9C"/>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600E"/>
    <w:rsid w:val="007E6637"/>
    <w:rsid w:val="007E6D30"/>
    <w:rsid w:val="007E7062"/>
    <w:rsid w:val="007E70AE"/>
    <w:rsid w:val="007F083E"/>
    <w:rsid w:val="007F0B3D"/>
    <w:rsid w:val="007F0E1E"/>
    <w:rsid w:val="007F115D"/>
    <w:rsid w:val="007F17EA"/>
    <w:rsid w:val="007F22E3"/>
    <w:rsid w:val="007F2663"/>
    <w:rsid w:val="007F29A7"/>
    <w:rsid w:val="007F2C8D"/>
    <w:rsid w:val="007F318E"/>
    <w:rsid w:val="007F42E4"/>
    <w:rsid w:val="007F5215"/>
    <w:rsid w:val="007F5AFE"/>
    <w:rsid w:val="007F5F93"/>
    <w:rsid w:val="007F6885"/>
    <w:rsid w:val="007F736E"/>
    <w:rsid w:val="007F75C5"/>
    <w:rsid w:val="008004B4"/>
    <w:rsid w:val="008018FD"/>
    <w:rsid w:val="0080238E"/>
    <w:rsid w:val="00803231"/>
    <w:rsid w:val="008038CD"/>
    <w:rsid w:val="008040C4"/>
    <w:rsid w:val="00805432"/>
    <w:rsid w:val="008057FD"/>
    <w:rsid w:val="00805826"/>
    <w:rsid w:val="00805B9E"/>
    <w:rsid w:val="00805BE8"/>
    <w:rsid w:val="00806DA6"/>
    <w:rsid w:val="00806F9D"/>
    <w:rsid w:val="008070DF"/>
    <w:rsid w:val="0080758B"/>
    <w:rsid w:val="00807CD8"/>
    <w:rsid w:val="00810766"/>
    <w:rsid w:val="00810D2B"/>
    <w:rsid w:val="00814129"/>
    <w:rsid w:val="00815C0D"/>
    <w:rsid w:val="00815E87"/>
    <w:rsid w:val="00816078"/>
    <w:rsid w:val="0081654F"/>
    <w:rsid w:val="00816E40"/>
    <w:rsid w:val="00816EB0"/>
    <w:rsid w:val="008175A8"/>
    <w:rsid w:val="008177E3"/>
    <w:rsid w:val="00820365"/>
    <w:rsid w:val="00820401"/>
    <w:rsid w:val="00820899"/>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2129"/>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6EA3"/>
    <w:rsid w:val="0085763D"/>
    <w:rsid w:val="00857E15"/>
    <w:rsid w:val="00862089"/>
    <w:rsid w:val="00863680"/>
    <w:rsid w:val="00865362"/>
    <w:rsid w:val="00866D5B"/>
    <w:rsid w:val="00866FF5"/>
    <w:rsid w:val="00867D83"/>
    <w:rsid w:val="00867F17"/>
    <w:rsid w:val="008703B0"/>
    <w:rsid w:val="00871106"/>
    <w:rsid w:val="008716A2"/>
    <w:rsid w:val="00871800"/>
    <w:rsid w:val="008722C5"/>
    <w:rsid w:val="00872953"/>
    <w:rsid w:val="0087332D"/>
    <w:rsid w:val="00873C49"/>
    <w:rsid w:val="00873E1F"/>
    <w:rsid w:val="008741D1"/>
    <w:rsid w:val="00874C16"/>
    <w:rsid w:val="00876B11"/>
    <w:rsid w:val="00877612"/>
    <w:rsid w:val="00877990"/>
    <w:rsid w:val="008804BC"/>
    <w:rsid w:val="00881543"/>
    <w:rsid w:val="008815A0"/>
    <w:rsid w:val="008829F1"/>
    <w:rsid w:val="00882D2C"/>
    <w:rsid w:val="00883909"/>
    <w:rsid w:val="00886D1F"/>
    <w:rsid w:val="00887C61"/>
    <w:rsid w:val="00891EE1"/>
    <w:rsid w:val="00892028"/>
    <w:rsid w:val="008927AE"/>
    <w:rsid w:val="00892E71"/>
    <w:rsid w:val="00893987"/>
    <w:rsid w:val="00893DC4"/>
    <w:rsid w:val="00894BB4"/>
    <w:rsid w:val="00895690"/>
    <w:rsid w:val="00895C38"/>
    <w:rsid w:val="008963EF"/>
    <w:rsid w:val="0089688E"/>
    <w:rsid w:val="00897832"/>
    <w:rsid w:val="00897A1C"/>
    <w:rsid w:val="008A0194"/>
    <w:rsid w:val="008A1C1E"/>
    <w:rsid w:val="008A1DFE"/>
    <w:rsid w:val="008A1FBE"/>
    <w:rsid w:val="008A28F0"/>
    <w:rsid w:val="008A2E0E"/>
    <w:rsid w:val="008A40DF"/>
    <w:rsid w:val="008A46A9"/>
    <w:rsid w:val="008A4B55"/>
    <w:rsid w:val="008A5155"/>
    <w:rsid w:val="008A5689"/>
    <w:rsid w:val="008A5D27"/>
    <w:rsid w:val="008A607E"/>
    <w:rsid w:val="008A65D4"/>
    <w:rsid w:val="008A7E65"/>
    <w:rsid w:val="008B09A4"/>
    <w:rsid w:val="008B0A6E"/>
    <w:rsid w:val="008B1BEA"/>
    <w:rsid w:val="008B2207"/>
    <w:rsid w:val="008B2B16"/>
    <w:rsid w:val="008B2FC4"/>
    <w:rsid w:val="008B3194"/>
    <w:rsid w:val="008B5AE7"/>
    <w:rsid w:val="008B64A6"/>
    <w:rsid w:val="008B655F"/>
    <w:rsid w:val="008C0329"/>
    <w:rsid w:val="008C21F0"/>
    <w:rsid w:val="008C25F2"/>
    <w:rsid w:val="008C40DD"/>
    <w:rsid w:val="008C60E9"/>
    <w:rsid w:val="008C67FC"/>
    <w:rsid w:val="008C6D55"/>
    <w:rsid w:val="008D11F3"/>
    <w:rsid w:val="008D1561"/>
    <w:rsid w:val="008D169C"/>
    <w:rsid w:val="008D1B7C"/>
    <w:rsid w:val="008D1FC7"/>
    <w:rsid w:val="008D2B55"/>
    <w:rsid w:val="008D33FC"/>
    <w:rsid w:val="008D3F08"/>
    <w:rsid w:val="008D4288"/>
    <w:rsid w:val="008D5A04"/>
    <w:rsid w:val="008D61C4"/>
    <w:rsid w:val="008D6657"/>
    <w:rsid w:val="008D6950"/>
    <w:rsid w:val="008D70F0"/>
    <w:rsid w:val="008D776A"/>
    <w:rsid w:val="008E182D"/>
    <w:rsid w:val="008E1925"/>
    <w:rsid w:val="008E1F60"/>
    <w:rsid w:val="008E307E"/>
    <w:rsid w:val="008E35CB"/>
    <w:rsid w:val="008E3705"/>
    <w:rsid w:val="008E3F97"/>
    <w:rsid w:val="008E3FAC"/>
    <w:rsid w:val="008E42A5"/>
    <w:rsid w:val="008E49A6"/>
    <w:rsid w:val="008E522F"/>
    <w:rsid w:val="008E58BB"/>
    <w:rsid w:val="008E6A81"/>
    <w:rsid w:val="008E6D1B"/>
    <w:rsid w:val="008E7436"/>
    <w:rsid w:val="008E7535"/>
    <w:rsid w:val="008E7DBE"/>
    <w:rsid w:val="008E7FD2"/>
    <w:rsid w:val="008F0238"/>
    <w:rsid w:val="008F0DB2"/>
    <w:rsid w:val="008F1AE4"/>
    <w:rsid w:val="008F2160"/>
    <w:rsid w:val="008F326A"/>
    <w:rsid w:val="008F377D"/>
    <w:rsid w:val="008F4DD1"/>
    <w:rsid w:val="008F5007"/>
    <w:rsid w:val="008F6056"/>
    <w:rsid w:val="008F77AA"/>
    <w:rsid w:val="00900BD4"/>
    <w:rsid w:val="0090144A"/>
    <w:rsid w:val="0090168A"/>
    <w:rsid w:val="00902C07"/>
    <w:rsid w:val="00904462"/>
    <w:rsid w:val="009050F4"/>
    <w:rsid w:val="00905804"/>
    <w:rsid w:val="009075CE"/>
    <w:rsid w:val="00907FB6"/>
    <w:rsid w:val="009101E2"/>
    <w:rsid w:val="00910E4D"/>
    <w:rsid w:val="00911170"/>
    <w:rsid w:val="009128D8"/>
    <w:rsid w:val="00913FC8"/>
    <w:rsid w:val="00915D73"/>
    <w:rsid w:val="00916077"/>
    <w:rsid w:val="009162EA"/>
    <w:rsid w:val="009170A2"/>
    <w:rsid w:val="00917AFA"/>
    <w:rsid w:val="009208A6"/>
    <w:rsid w:val="00920CDE"/>
    <w:rsid w:val="00921310"/>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8A0"/>
    <w:rsid w:val="00936F0E"/>
    <w:rsid w:val="00937065"/>
    <w:rsid w:val="0093720D"/>
    <w:rsid w:val="00940182"/>
    <w:rsid w:val="00940285"/>
    <w:rsid w:val="00940521"/>
    <w:rsid w:val="0094130D"/>
    <w:rsid w:val="009415B0"/>
    <w:rsid w:val="0094218F"/>
    <w:rsid w:val="009443D9"/>
    <w:rsid w:val="0094543E"/>
    <w:rsid w:val="0094732C"/>
    <w:rsid w:val="009474F7"/>
    <w:rsid w:val="0094752B"/>
    <w:rsid w:val="00947E7E"/>
    <w:rsid w:val="0095139A"/>
    <w:rsid w:val="00951F34"/>
    <w:rsid w:val="00952C5E"/>
    <w:rsid w:val="00953380"/>
    <w:rsid w:val="00953C7A"/>
    <w:rsid w:val="00953E16"/>
    <w:rsid w:val="009542AC"/>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99E"/>
    <w:rsid w:val="00991A3A"/>
    <w:rsid w:val="00992AB1"/>
    <w:rsid w:val="009932AC"/>
    <w:rsid w:val="009936FF"/>
    <w:rsid w:val="00994351"/>
    <w:rsid w:val="00995BF8"/>
    <w:rsid w:val="0099621D"/>
    <w:rsid w:val="00996A8F"/>
    <w:rsid w:val="00996D2C"/>
    <w:rsid w:val="009A04FB"/>
    <w:rsid w:val="009A1DBF"/>
    <w:rsid w:val="009A3133"/>
    <w:rsid w:val="009A31C7"/>
    <w:rsid w:val="009A5A0B"/>
    <w:rsid w:val="009A6527"/>
    <w:rsid w:val="009A68E6"/>
    <w:rsid w:val="009A6F59"/>
    <w:rsid w:val="009A7598"/>
    <w:rsid w:val="009B0E58"/>
    <w:rsid w:val="009B1DF8"/>
    <w:rsid w:val="009B2A11"/>
    <w:rsid w:val="009B2B0E"/>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5847"/>
    <w:rsid w:val="009C64B6"/>
    <w:rsid w:val="009C6E14"/>
    <w:rsid w:val="009D0E4C"/>
    <w:rsid w:val="009D1620"/>
    <w:rsid w:val="009D2FF2"/>
    <w:rsid w:val="009D3226"/>
    <w:rsid w:val="009D3385"/>
    <w:rsid w:val="009D362D"/>
    <w:rsid w:val="009D5BAB"/>
    <w:rsid w:val="009D793C"/>
    <w:rsid w:val="009D7BE6"/>
    <w:rsid w:val="009E07EC"/>
    <w:rsid w:val="009E100A"/>
    <w:rsid w:val="009E16A9"/>
    <w:rsid w:val="009E2C46"/>
    <w:rsid w:val="009E375F"/>
    <w:rsid w:val="009E39D4"/>
    <w:rsid w:val="009E3AD3"/>
    <w:rsid w:val="009E433B"/>
    <w:rsid w:val="009E5401"/>
    <w:rsid w:val="009E5514"/>
    <w:rsid w:val="009E75B6"/>
    <w:rsid w:val="009E7A0F"/>
    <w:rsid w:val="009F1B34"/>
    <w:rsid w:val="009F23C4"/>
    <w:rsid w:val="009F2A4E"/>
    <w:rsid w:val="009F3EF8"/>
    <w:rsid w:val="009F3F66"/>
    <w:rsid w:val="009F4B02"/>
    <w:rsid w:val="009F59AE"/>
    <w:rsid w:val="009F5A38"/>
    <w:rsid w:val="009F6413"/>
    <w:rsid w:val="009F715F"/>
    <w:rsid w:val="00A01363"/>
    <w:rsid w:val="00A01850"/>
    <w:rsid w:val="00A02AF1"/>
    <w:rsid w:val="00A03319"/>
    <w:rsid w:val="00A03A67"/>
    <w:rsid w:val="00A04997"/>
    <w:rsid w:val="00A051E4"/>
    <w:rsid w:val="00A05544"/>
    <w:rsid w:val="00A05FB9"/>
    <w:rsid w:val="00A06229"/>
    <w:rsid w:val="00A06656"/>
    <w:rsid w:val="00A0758F"/>
    <w:rsid w:val="00A10396"/>
    <w:rsid w:val="00A103B6"/>
    <w:rsid w:val="00A10D11"/>
    <w:rsid w:val="00A120C3"/>
    <w:rsid w:val="00A12E6F"/>
    <w:rsid w:val="00A134FD"/>
    <w:rsid w:val="00A14493"/>
    <w:rsid w:val="00A14B4F"/>
    <w:rsid w:val="00A1570A"/>
    <w:rsid w:val="00A165E4"/>
    <w:rsid w:val="00A16807"/>
    <w:rsid w:val="00A172DE"/>
    <w:rsid w:val="00A173BF"/>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523A"/>
    <w:rsid w:val="00A45485"/>
    <w:rsid w:val="00A458B8"/>
    <w:rsid w:val="00A465F4"/>
    <w:rsid w:val="00A46766"/>
    <w:rsid w:val="00A469E7"/>
    <w:rsid w:val="00A46BB7"/>
    <w:rsid w:val="00A475E6"/>
    <w:rsid w:val="00A50293"/>
    <w:rsid w:val="00A502B0"/>
    <w:rsid w:val="00A50E57"/>
    <w:rsid w:val="00A52493"/>
    <w:rsid w:val="00A53D95"/>
    <w:rsid w:val="00A55258"/>
    <w:rsid w:val="00A57239"/>
    <w:rsid w:val="00A57988"/>
    <w:rsid w:val="00A60127"/>
    <w:rsid w:val="00A604A4"/>
    <w:rsid w:val="00A61B7D"/>
    <w:rsid w:val="00A62BC3"/>
    <w:rsid w:val="00A6381D"/>
    <w:rsid w:val="00A63BCF"/>
    <w:rsid w:val="00A643B4"/>
    <w:rsid w:val="00A64E62"/>
    <w:rsid w:val="00A65205"/>
    <w:rsid w:val="00A655FE"/>
    <w:rsid w:val="00A6605B"/>
    <w:rsid w:val="00A66ADC"/>
    <w:rsid w:val="00A677D6"/>
    <w:rsid w:val="00A7147D"/>
    <w:rsid w:val="00A72A0D"/>
    <w:rsid w:val="00A72D6D"/>
    <w:rsid w:val="00A72E73"/>
    <w:rsid w:val="00A738E2"/>
    <w:rsid w:val="00A743B6"/>
    <w:rsid w:val="00A75D75"/>
    <w:rsid w:val="00A75F3A"/>
    <w:rsid w:val="00A77103"/>
    <w:rsid w:val="00A77F24"/>
    <w:rsid w:val="00A80019"/>
    <w:rsid w:val="00A805E9"/>
    <w:rsid w:val="00A8199E"/>
    <w:rsid w:val="00A81B15"/>
    <w:rsid w:val="00A81F17"/>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A07A5"/>
    <w:rsid w:val="00AA1CFD"/>
    <w:rsid w:val="00AA2239"/>
    <w:rsid w:val="00AA24A8"/>
    <w:rsid w:val="00AA33D2"/>
    <w:rsid w:val="00AA4812"/>
    <w:rsid w:val="00AA5820"/>
    <w:rsid w:val="00AA58DC"/>
    <w:rsid w:val="00AA6358"/>
    <w:rsid w:val="00AA655E"/>
    <w:rsid w:val="00AA784C"/>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C27DB"/>
    <w:rsid w:val="00AC2D32"/>
    <w:rsid w:val="00AC438B"/>
    <w:rsid w:val="00AC4C55"/>
    <w:rsid w:val="00AC5A83"/>
    <w:rsid w:val="00AC6D6B"/>
    <w:rsid w:val="00AC754F"/>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49F"/>
    <w:rsid w:val="00AE17AC"/>
    <w:rsid w:val="00AE1EFF"/>
    <w:rsid w:val="00AE54A1"/>
    <w:rsid w:val="00AE5F3E"/>
    <w:rsid w:val="00AE649A"/>
    <w:rsid w:val="00AE66B7"/>
    <w:rsid w:val="00AE70D4"/>
    <w:rsid w:val="00AE7868"/>
    <w:rsid w:val="00AF0407"/>
    <w:rsid w:val="00AF049B"/>
    <w:rsid w:val="00AF3464"/>
    <w:rsid w:val="00AF412D"/>
    <w:rsid w:val="00AF465D"/>
    <w:rsid w:val="00AF4D8B"/>
    <w:rsid w:val="00AF5C8A"/>
    <w:rsid w:val="00AF633B"/>
    <w:rsid w:val="00AF639C"/>
    <w:rsid w:val="00AF7BE8"/>
    <w:rsid w:val="00B00410"/>
    <w:rsid w:val="00B00F84"/>
    <w:rsid w:val="00B04A5D"/>
    <w:rsid w:val="00B055FA"/>
    <w:rsid w:val="00B067CA"/>
    <w:rsid w:val="00B12B26"/>
    <w:rsid w:val="00B13CFF"/>
    <w:rsid w:val="00B1424E"/>
    <w:rsid w:val="00B1557D"/>
    <w:rsid w:val="00B163CB"/>
    <w:rsid w:val="00B163F8"/>
    <w:rsid w:val="00B16506"/>
    <w:rsid w:val="00B16565"/>
    <w:rsid w:val="00B207EA"/>
    <w:rsid w:val="00B21266"/>
    <w:rsid w:val="00B21E18"/>
    <w:rsid w:val="00B2233B"/>
    <w:rsid w:val="00B23269"/>
    <w:rsid w:val="00B2472D"/>
    <w:rsid w:val="00B24CA0"/>
    <w:rsid w:val="00B2507A"/>
    <w:rsid w:val="00B25132"/>
    <w:rsid w:val="00B2549F"/>
    <w:rsid w:val="00B25BE2"/>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108D"/>
    <w:rsid w:val="00B42AFF"/>
    <w:rsid w:val="00B42C86"/>
    <w:rsid w:val="00B43513"/>
    <w:rsid w:val="00B445C5"/>
    <w:rsid w:val="00B44901"/>
    <w:rsid w:val="00B45B19"/>
    <w:rsid w:val="00B46FBA"/>
    <w:rsid w:val="00B479BD"/>
    <w:rsid w:val="00B47B8B"/>
    <w:rsid w:val="00B5016F"/>
    <w:rsid w:val="00B505EB"/>
    <w:rsid w:val="00B50D5B"/>
    <w:rsid w:val="00B50E45"/>
    <w:rsid w:val="00B5146A"/>
    <w:rsid w:val="00B5164B"/>
    <w:rsid w:val="00B51E7B"/>
    <w:rsid w:val="00B5251D"/>
    <w:rsid w:val="00B5578F"/>
    <w:rsid w:val="00B56330"/>
    <w:rsid w:val="00B56D9F"/>
    <w:rsid w:val="00B57265"/>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4F2"/>
    <w:rsid w:val="00B745B3"/>
    <w:rsid w:val="00B75525"/>
    <w:rsid w:val="00B77166"/>
    <w:rsid w:val="00B77B74"/>
    <w:rsid w:val="00B80283"/>
    <w:rsid w:val="00B8095F"/>
    <w:rsid w:val="00B80B0C"/>
    <w:rsid w:val="00B80B11"/>
    <w:rsid w:val="00B82763"/>
    <w:rsid w:val="00B82C7F"/>
    <w:rsid w:val="00B831AE"/>
    <w:rsid w:val="00B83747"/>
    <w:rsid w:val="00B8392C"/>
    <w:rsid w:val="00B8446C"/>
    <w:rsid w:val="00B84D92"/>
    <w:rsid w:val="00B87725"/>
    <w:rsid w:val="00B87925"/>
    <w:rsid w:val="00B87AFA"/>
    <w:rsid w:val="00B90800"/>
    <w:rsid w:val="00B9268A"/>
    <w:rsid w:val="00B942DF"/>
    <w:rsid w:val="00B94F3F"/>
    <w:rsid w:val="00B963D8"/>
    <w:rsid w:val="00B96638"/>
    <w:rsid w:val="00B96CFB"/>
    <w:rsid w:val="00B977DF"/>
    <w:rsid w:val="00BA0145"/>
    <w:rsid w:val="00BA0692"/>
    <w:rsid w:val="00BA259A"/>
    <w:rsid w:val="00BA259C"/>
    <w:rsid w:val="00BA29D3"/>
    <w:rsid w:val="00BA307F"/>
    <w:rsid w:val="00BA4B44"/>
    <w:rsid w:val="00BA5280"/>
    <w:rsid w:val="00BA5462"/>
    <w:rsid w:val="00BA5BEC"/>
    <w:rsid w:val="00BA7B94"/>
    <w:rsid w:val="00BB0287"/>
    <w:rsid w:val="00BB14F1"/>
    <w:rsid w:val="00BB3B10"/>
    <w:rsid w:val="00BB4AAC"/>
    <w:rsid w:val="00BB572E"/>
    <w:rsid w:val="00BB5F5C"/>
    <w:rsid w:val="00BB739C"/>
    <w:rsid w:val="00BB74FD"/>
    <w:rsid w:val="00BB7E5F"/>
    <w:rsid w:val="00BC167A"/>
    <w:rsid w:val="00BC3875"/>
    <w:rsid w:val="00BC4400"/>
    <w:rsid w:val="00BC526D"/>
    <w:rsid w:val="00BC5956"/>
    <w:rsid w:val="00BC5982"/>
    <w:rsid w:val="00BC5AC7"/>
    <w:rsid w:val="00BC605E"/>
    <w:rsid w:val="00BC60BF"/>
    <w:rsid w:val="00BC680D"/>
    <w:rsid w:val="00BC75EF"/>
    <w:rsid w:val="00BC79F3"/>
    <w:rsid w:val="00BD12AC"/>
    <w:rsid w:val="00BD1973"/>
    <w:rsid w:val="00BD1B3C"/>
    <w:rsid w:val="00BD1BAF"/>
    <w:rsid w:val="00BD1DEB"/>
    <w:rsid w:val="00BD28BF"/>
    <w:rsid w:val="00BD2BF8"/>
    <w:rsid w:val="00BD2D12"/>
    <w:rsid w:val="00BD4056"/>
    <w:rsid w:val="00BD4F9F"/>
    <w:rsid w:val="00BD6404"/>
    <w:rsid w:val="00BD6429"/>
    <w:rsid w:val="00BD648B"/>
    <w:rsid w:val="00BD6E1D"/>
    <w:rsid w:val="00BE0B24"/>
    <w:rsid w:val="00BE0D62"/>
    <w:rsid w:val="00BE101A"/>
    <w:rsid w:val="00BE1342"/>
    <w:rsid w:val="00BE17C0"/>
    <w:rsid w:val="00BE2D52"/>
    <w:rsid w:val="00BE33AE"/>
    <w:rsid w:val="00BE4333"/>
    <w:rsid w:val="00BE4A96"/>
    <w:rsid w:val="00BE7B4C"/>
    <w:rsid w:val="00BF046F"/>
    <w:rsid w:val="00BF06DB"/>
    <w:rsid w:val="00BF160F"/>
    <w:rsid w:val="00BF1705"/>
    <w:rsid w:val="00BF19EF"/>
    <w:rsid w:val="00BF1A2A"/>
    <w:rsid w:val="00BF3048"/>
    <w:rsid w:val="00BF43E7"/>
    <w:rsid w:val="00BF5B63"/>
    <w:rsid w:val="00BF6952"/>
    <w:rsid w:val="00BF7406"/>
    <w:rsid w:val="00BF7A57"/>
    <w:rsid w:val="00C0019E"/>
    <w:rsid w:val="00C00B45"/>
    <w:rsid w:val="00C00E14"/>
    <w:rsid w:val="00C00EB4"/>
    <w:rsid w:val="00C00F39"/>
    <w:rsid w:val="00C01953"/>
    <w:rsid w:val="00C01D50"/>
    <w:rsid w:val="00C02E7E"/>
    <w:rsid w:val="00C04486"/>
    <w:rsid w:val="00C04D82"/>
    <w:rsid w:val="00C04E1E"/>
    <w:rsid w:val="00C053D2"/>
    <w:rsid w:val="00C056DC"/>
    <w:rsid w:val="00C067FE"/>
    <w:rsid w:val="00C077D6"/>
    <w:rsid w:val="00C1051D"/>
    <w:rsid w:val="00C114B2"/>
    <w:rsid w:val="00C1329B"/>
    <w:rsid w:val="00C13853"/>
    <w:rsid w:val="00C13A8C"/>
    <w:rsid w:val="00C1572F"/>
    <w:rsid w:val="00C16957"/>
    <w:rsid w:val="00C24B15"/>
    <w:rsid w:val="00C24C05"/>
    <w:rsid w:val="00C24D2F"/>
    <w:rsid w:val="00C251C8"/>
    <w:rsid w:val="00C25419"/>
    <w:rsid w:val="00C25D7F"/>
    <w:rsid w:val="00C2607D"/>
    <w:rsid w:val="00C26222"/>
    <w:rsid w:val="00C26355"/>
    <w:rsid w:val="00C30748"/>
    <w:rsid w:val="00C31283"/>
    <w:rsid w:val="00C31358"/>
    <w:rsid w:val="00C317AD"/>
    <w:rsid w:val="00C325FB"/>
    <w:rsid w:val="00C32A84"/>
    <w:rsid w:val="00C32D49"/>
    <w:rsid w:val="00C33346"/>
    <w:rsid w:val="00C33C48"/>
    <w:rsid w:val="00C340E5"/>
    <w:rsid w:val="00C35AA7"/>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AC9"/>
    <w:rsid w:val="00C67BFD"/>
    <w:rsid w:val="00C71216"/>
    <w:rsid w:val="00C712E9"/>
    <w:rsid w:val="00C717BC"/>
    <w:rsid w:val="00C724D3"/>
    <w:rsid w:val="00C72951"/>
    <w:rsid w:val="00C7393D"/>
    <w:rsid w:val="00C74C90"/>
    <w:rsid w:val="00C75850"/>
    <w:rsid w:val="00C77DD9"/>
    <w:rsid w:val="00C803C0"/>
    <w:rsid w:val="00C807D5"/>
    <w:rsid w:val="00C812A9"/>
    <w:rsid w:val="00C81AFD"/>
    <w:rsid w:val="00C83BE6"/>
    <w:rsid w:val="00C83BF5"/>
    <w:rsid w:val="00C841C8"/>
    <w:rsid w:val="00C84918"/>
    <w:rsid w:val="00C84D61"/>
    <w:rsid w:val="00C85182"/>
    <w:rsid w:val="00C85255"/>
    <w:rsid w:val="00C85354"/>
    <w:rsid w:val="00C86ABA"/>
    <w:rsid w:val="00C86C64"/>
    <w:rsid w:val="00C902E1"/>
    <w:rsid w:val="00C91A4E"/>
    <w:rsid w:val="00C9285D"/>
    <w:rsid w:val="00C929EC"/>
    <w:rsid w:val="00C92BFA"/>
    <w:rsid w:val="00C93384"/>
    <w:rsid w:val="00C93C31"/>
    <w:rsid w:val="00C943F3"/>
    <w:rsid w:val="00C94A1F"/>
    <w:rsid w:val="00C9525A"/>
    <w:rsid w:val="00C95FD6"/>
    <w:rsid w:val="00C96450"/>
    <w:rsid w:val="00CA08C6"/>
    <w:rsid w:val="00CA0975"/>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54A"/>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45F"/>
    <w:rsid w:val="00CC69C8"/>
    <w:rsid w:val="00CC7021"/>
    <w:rsid w:val="00CC7635"/>
    <w:rsid w:val="00CC7707"/>
    <w:rsid w:val="00CC77A2"/>
    <w:rsid w:val="00CD0321"/>
    <w:rsid w:val="00CD17FD"/>
    <w:rsid w:val="00CD307E"/>
    <w:rsid w:val="00CD629F"/>
    <w:rsid w:val="00CD66A8"/>
    <w:rsid w:val="00CD6A1B"/>
    <w:rsid w:val="00CD7BBC"/>
    <w:rsid w:val="00CE0187"/>
    <w:rsid w:val="00CE02C8"/>
    <w:rsid w:val="00CE0A7F"/>
    <w:rsid w:val="00CE12BB"/>
    <w:rsid w:val="00CE1718"/>
    <w:rsid w:val="00CE229B"/>
    <w:rsid w:val="00CE2C9E"/>
    <w:rsid w:val="00CE2D8D"/>
    <w:rsid w:val="00CE415F"/>
    <w:rsid w:val="00CE4F9F"/>
    <w:rsid w:val="00CE50DB"/>
    <w:rsid w:val="00CE5803"/>
    <w:rsid w:val="00CE6449"/>
    <w:rsid w:val="00CE675E"/>
    <w:rsid w:val="00CE7F03"/>
    <w:rsid w:val="00CF0104"/>
    <w:rsid w:val="00CF0581"/>
    <w:rsid w:val="00CF0DA3"/>
    <w:rsid w:val="00CF1D9D"/>
    <w:rsid w:val="00CF286E"/>
    <w:rsid w:val="00CF2D10"/>
    <w:rsid w:val="00CF348A"/>
    <w:rsid w:val="00CF39E4"/>
    <w:rsid w:val="00CF3C4F"/>
    <w:rsid w:val="00CF4156"/>
    <w:rsid w:val="00CF7F1E"/>
    <w:rsid w:val="00D0036C"/>
    <w:rsid w:val="00D012D9"/>
    <w:rsid w:val="00D030EB"/>
    <w:rsid w:val="00D03D00"/>
    <w:rsid w:val="00D03DE0"/>
    <w:rsid w:val="00D03EBB"/>
    <w:rsid w:val="00D04A06"/>
    <w:rsid w:val="00D05BB6"/>
    <w:rsid w:val="00D05C30"/>
    <w:rsid w:val="00D061E3"/>
    <w:rsid w:val="00D06D4B"/>
    <w:rsid w:val="00D07A18"/>
    <w:rsid w:val="00D10052"/>
    <w:rsid w:val="00D11359"/>
    <w:rsid w:val="00D1196A"/>
    <w:rsid w:val="00D12EE3"/>
    <w:rsid w:val="00D13DD7"/>
    <w:rsid w:val="00D142E8"/>
    <w:rsid w:val="00D15392"/>
    <w:rsid w:val="00D15EF1"/>
    <w:rsid w:val="00D16664"/>
    <w:rsid w:val="00D203E8"/>
    <w:rsid w:val="00D21025"/>
    <w:rsid w:val="00D216BD"/>
    <w:rsid w:val="00D23645"/>
    <w:rsid w:val="00D25751"/>
    <w:rsid w:val="00D2651E"/>
    <w:rsid w:val="00D26A36"/>
    <w:rsid w:val="00D27012"/>
    <w:rsid w:val="00D3188C"/>
    <w:rsid w:val="00D32A08"/>
    <w:rsid w:val="00D32A6A"/>
    <w:rsid w:val="00D32D29"/>
    <w:rsid w:val="00D32ED7"/>
    <w:rsid w:val="00D331CB"/>
    <w:rsid w:val="00D35269"/>
    <w:rsid w:val="00D35F9B"/>
    <w:rsid w:val="00D36B69"/>
    <w:rsid w:val="00D37821"/>
    <w:rsid w:val="00D408DD"/>
    <w:rsid w:val="00D41125"/>
    <w:rsid w:val="00D419E0"/>
    <w:rsid w:val="00D41CBC"/>
    <w:rsid w:val="00D42C5F"/>
    <w:rsid w:val="00D43853"/>
    <w:rsid w:val="00D43AAA"/>
    <w:rsid w:val="00D458F8"/>
    <w:rsid w:val="00D45D72"/>
    <w:rsid w:val="00D45DA6"/>
    <w:rsid w:val="00D47168"/>
    <w:rsid w:val="00D50A78"/>
    <w:rsid w:val="00D520E4"/>
    <w:rsid w:val="00D5248B"/>
    <w:rsid w:val="00D53A38"/>
    <w:rsid w:val="00D543EE"/>
    <w:rsid w:val="00D54512"/>
    <w:rsid w:val="00D54A99"/>
    <w:rsid w:val="00D54D83"/>
    <w:rsid w:val="00D5553F"/>
    <w:rsid w:val="00D555E0"/>
    <w:rsid w:val="00D57180"/>
    <w:rsid w:val="00D575B5"/>
    <w:rsid w:val="00D575DD"/>
    <w:rsid w:val="00D57DFA"/>
    <w:rsid w:val="00D606A4"/>
    <w:rsid w:val="00D60A4E"/>
    <w:rsid w:val="00D61CAE"/>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13F"/>
    <w:rsid w:val="00D8422A"/>
    <w:rsid w:val="00D856AF"/>
    <w:rsid w:val="00D8576F"/>
    <w:rsid w:val="00D8677F"/>
    <w:rsid w:val="00D90072"/>
    <w:rsid w:val="00D90878"/>
    <w:rsid w:val="00D9752F"/>
    <w:rsid w:val="00D97F0C"/>
    <w:rsid w:val="00DA2550"/>
    <w:rsid w:val="00DA2F92"/>
    <w:rsid w:val="00DA3A86"/>
    <w:rsid w:val="00DA4693"/>
    <w:rsid w:val="00DA4E95"/>
    <w:rsid w:val="00DA56A7"/>
    <w:rsid w:val="00DA60B6"/>
    <w:rsid w:val="00DA7173"/>
    <w:rsid w:val="00DA7931"/>
    <w:rsid w:val="00DB011A"/>
    <w:rsid w:val="00DB1F9F"/>
    <w:rsid w:val="00DB20C4"/>
    <w:rsid w:val="00DB268A"/>
    <w:rsid w:val="00DB2E77"/>
    <w:rsid w:val="00DB356E"/>
    <w:rsid w:val="00DB4521"/>
    <w:rsid w:val="00DB45F9"/>
    <w:rsid w:val="00DB48BF"/>
    <w:rsid w:val="00DB51AA"/>
    <w:rsid w:val="00DB5734"/>
    <w:rsid w:val="00DB63A4"/>
    <w:rsid w:val="00DB7D1C"/>
    <w:rsid w:val="00DC1254"/>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5892"/>
    <w:rsid w:val="00DE606E"/>
    <w:rsid w:val="00DF20C1"/>
    <w:rsid w:val="00DF2EA5"/>
    <w:rsid w:val="00DF308E"/>
    <w:rsid w:val="00DF3ECA"/>
    <w:rsid w:val="00DF5E90"/>
    <w:rsid w:val="00DF731C"/>
    <w:rsid w:val="00DF75D3"/>
    <w:rsid w:val="00DF7D02"/>
    <w:rsid w:val="00DF7E66"/>
    <w:rsid w:val="00E00961"/>
    <w:rsid w:val="00E00B8D"/>
    <w:rsid w:val="00E00CCD"/>
    <w:rsid w:val="00E012E2"/>
    <w:rsid w:val="00E01C41"/>
    <w:rsid w:val="00E0227D"/>
    <w:rsid w:val="00E0234E"/>
    <w:rsid w:val="00E027C8"/>
    <w:rsid w:val="00E02894"/>
    <w:rsid w:val="00E04811"/>
    <w:rsid w:val="00E048D7"/>
    <w:rsid w:val="00E04B84"/>
    <w:rsid w:val="00E04E0C"/>
    <w:rsid w:val="00E05307"/>
    <w:rsid w:val="00E06466"/>
    <w:rsid w:val="00E06835"/>
    <w:rsid w:val="00E06F56"/>
    <w:rsid w:val="00E06FDA"/>
    <w:rsid w:val="00E07159"/>
    <w:rsid w:val="00E11969"/>
    <w:rsid w:val="00E11978"/>
    <w:rsid w:val="00E11B2C"/>
    <w:rsid w:val="00E120AC"/>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5541"/>
    <w:rsid w:val="00E25CDF"/>
    <w:rsid w:val="00E26569"/>
    <w:rsid w:val="00E2749A"/>
    <w:rsid w:val="00E30D47"/>
    <w:rsid w:val="00E30E18"/>
    <w:rsid w:val="00E319F1"/>
    <w:rsid w:val="00E3343F"/>
    <w:rsid w:val="00E334A5"/>
    <w:rsid w:val="00E33A27"/>
    <w:rsid w:val="00E33CD2"/>
    <w:rsid w:val="00E344E3"/>
    <w:rsid w:val="00E3709B"/>
    <w:rsid w:val="00E37414"/>
    <w:rsid w:val="00E40E90"/>
    <w:rsid w:val="00E41834"/>
    <w:rsid w:val="00E422D9"/>
    <w:rsid w:val="00E4261A"/>
    <w:rsid w:val="00E42B27"/>
    <w:rsid w:val="00E45C7E"/>
    <w:rsid w:val="00E479B7"/>
    <w:rsid w:val="00E50A95"/>
    <w:rsid w:val="00E5105E"/>
    <w:rsid w:val="00E51A47"/>
    <w:rsid w:val="00E51D26"/>
    <w:rsid w:val="00E52650"/>
    <w:rsid w:val="00E52843"/>
    <w:rsid w:val="00E52ACF"/>
    <w:rsid w:val="00E52EC6"/>
    <w:rsid w:val="00E531EB"/>
    <w:rsid w:val="00E54840"/>
    <w:rsid w:val="00E54874"/>
    <w:rsid w:val="00E54B6F"/>
    <w:rsid w:val="00E55ACA"/>
    <w:rsid w:val="00E55AE5"/>
    <w:rsid w:val="00E56771"/>
    <w:rsid w:val="00E5723C"/>
    <w:rsid w:val="00E5759F"/>
    <w:rsid w:val="00E57B7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5DE3"/>
    <w:rsid w:val="00E8629F"/>
    <w:rsid w:val="00E8700F"/>
    <w:rsid w:val="00E875B5"/>
    <w:rsid w:val="00E90B70"/>
    <w:rsid w:val="00E91008"/>
    <w:rsid w:val="00E9112D"/>
    <w:rsid w:val="00E91485"/>
    <w:rsid w:val="00E9274A"/>
    <w:rsid w:val="00E9374E"/>
    <w:rsid w:val="00E947CD"/>
    <w:rsid w:val="00E94F54"/>
    <w:rsid w:val="00E951C6"/>
    <w:rsid w:val="00E976B3"/>
    <w:rsid w:val="00E97AD5"/>
    <w:rsid w:val="00E97C63"/>
    <w:rsid w:val="00EA01B5"/>
    <w:rsid w:val="00EA1111"/>
    <w:rsid w:val="00EA3B4F"/>
    <w:rsid w:val="00EA3C24"/>
    <w:rsid w:val="00EA42FD"/>
    <w:rsid w:val="00EA683E"/>
    <w:rsid w:val="00EA6FD0"/>
    <w:rsid w:val="00EA73DF"/>
    <w:rsid w:val="00EA7C49"/>
    <w:rsid w:val="00EB2426"/>
    <w:rsid w:val="00EB3BF1"/>
    <w:rsid w:val="00EB4255"/>
    <w:rsid w:val="00EB516E"/>
    <w:rsid w:val="00EB549B"/>
    <w:rsid w:val="00EB5A0E"/>
    <w:rsid w:val="00EB61AE"/>
    <w:rsid w:val="00EB739F"/>
    <w:rsid w:val="00EB7527"/>
    <w:rsid w:val="00EC0F93"/>
    <w:rsid w:val="00EC11D0"/>
    <w:rsid w:val="00EC1E4D"/>
    <w:rsid w:val="00EC320F"/>
    <w:rsid w:val="00EC322D"/>
    <w:rsid w:val="00EC36FF"/>
    <w:rsid w:val="00EC3B5C"/>
    <w:rsid w:val="00EC4548"/>
    <w:rsid w:val="00EC4E22"/>
    <w:rsid w:val="00EC5090"/>
    <w:rsid w:val="00EC5372"/>
    <w:rsid w:val="00EC57A3"/>
    <w:rsid w:val="00EC57C7"/>
    <w:rsid w:val="00EC6D42"/>
    <w:rsid w:val="00EC6D76"/>
    <w:rsid w:val="00EC6E30"/>
    <w:rsid w:val="00EC7A5E"/>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5FDA"/>
    <w:rsid w:val="00EE68A5"/>
    <w:rsid w:val="00EE7046"/>
    <w:rsid w:val="00EE70E7"/>
    <w:rsid w:val="00EE7254"/>
    <w:rsid w:val="00EF0C45"/>
    <w:rsid w:val="00EF1C4D"/>
    <w:rsid w:val="00EF1E7E"/>
    <w:rsid w:val="00EF1EC5"/>
    <w:rsid w:val="00EF3AED"/>
    <w:rsid w:val="00EF4B1A"/>
    <w:rsid w:val="00EF4C88"/>
    <w:rsid w:val="00EF4EBF"/>
    <w:rsid w:val="00EF55EB"/>
    <w:rsid w:val="00EF5E1B"/>
    <w:rsid w:val="00EF6CC4"/>
    <w:rsid w:val="00EF7113"/>
    <w:rsid w:val="00EF769C"/>
    <w:rsid w:val="00F00DCC"/>
    <w:rsid w:val="00F0156F"/>
    <w:rsid w:val="00F01F26"/>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63A8"/>
    <w:rsid w:val="00F1679D"/>
    <w:rsid w:val="00F1682C"/>
    <w:rsid w:val="00F16C2D"/>
    <w:rsid w:val="00F174DA"/>
    <w:rsid w:val="00F17F1B"/>
    <w:rsid w:val="00F20A39"/>
    <w:rsid w:val="00F20B91"/>
    <w:rsid w:val="00F21139"/>
    <w:rsid w:val="00F215D1"/>
    <w:rsid w:val="00F21D72"/>
    <w:rsid w:val="00F236A4"/>
    <w:rsid w:val="00F2375B"/>
    <w:rsid w:val="00F241D0"/>
    <w:rsid w:val="00F24970"/>
    <w:rsid w:val="00F24B8B"/>
    <w:rsid w:val="00F2585C"/>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E34"/>
    <w:rsid w:val="00F447CF"/>
    <w:rsid w:val="00F44B28"/>
    <w:rsid w:val="00F45FB6"/>
    <w:rsid w:val="00F502DB"/>
    <w:rsid w:val="00F50C29"/>
    <w:rsid w:val="00F51F31"/>
    <w:rsid w:val="00F52F66"/>
    <w:rsid w:val="00F53053"/>
    <w:rsid w:val="00F5361F"/>
    <w:rsid w:val="00F53FE2"/>
    <w:rsid w:val="00F54F52"/>
    <w:rsid w:val="00F55FE7"/>
    <w:rsid w:val="00F562DD"/>
    <w:rsid w:val="00F56B48"/>
    <w:rsid w:val="00F56CA9"/>
    <w:rsid w:val="00F575FF"/>
    <w:rsid w:val="00F57B0E"/>
    <w:rsid w:val="00F604B9"/>
    <w:rsid w:val="00F6082B"/>
    <w:rsid w:val="00F618EF"/>
    <w:rsid w:val="00F630AB"/>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6C2C"/>
    <w:rsid w:val="00F773E7"/>
    <w:rsid w:val="00F77EB0"/>
    <w:rsid w:val="00F80444"/>
    <w:rsid w:val="00F8087B"/>
    <w:rsid w:val="00F81293"/>
    <w:rsid w:val="00F8139D"/>
    <w:rsid w:val="00F821CF"/>
    <w:rsid w:val="00F83A57"/>
    <w:rsid w:val="00F83BB5"/>
    <w:rsid w:val="00F83E57"/>
    <w:rsid w:val="00F83F9D"/>
    <w:rsid w:val="00F846BE"/>
    <w:rsid w:val="00F84D73"/>
    <w:rsid w:val="00F85832"/>
    <w:rsid w:val="00F85BF9"/>
    <w:rsid w:val="00F862AB"/>
    <w:rsid w:val="00F87CDD"/>
    <w:rsid w:val="00F901ED"/>
    <w:rsid w:val="00F902CE"/>
    <w:rsid w:val="00F90688"/>
    <w:rsid w:val="00F90AB3"/>
    <w:rsid w:val="00F91466"/>
    <w:rsid w:val="00F9174C"/>
    <w:rsid w:val="00F91AAE"/>
    <w:rsid w:val="00F933F0"/>
    <w:rsid w:val="00F937A3"/>
    <w:rsid w:val="00F93CB2"/>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23E0"/>
    <w:rsid w:val="00FB38D8"/>
    <w:rsid w:val="00FB49A5"/>
    <w:rsid w:val="00FB4F83"/>
    <w:rsid w:val="00FB587D"/>
    <w:rsid w:val="00FB6791"/>
    <w:rsid w:val="00FB6CE3"/>
    <w:rsid w:val="00FC01D9"/>
    <w:rsid w:val="00FC051F"/>
    <w:rsid w:val="00FC06FF"/>
    <w:rsid w:val="00FC0CA6"/>
    <w:rsid w:val="00FC0DC1"/>
    <w:rsid w:val="00FC2B33"/>
    <w:rsid w:val="00FC3815"/>
    <w:rsid w:val="00FC3D05"/>
    <w:rsid w:val="00FC41E7"/>
    <w:rsid w:val="00FC45F4"/>
    <w:rsid w:val="00FC69B4"/>
    <w:rsid w:val="00FC761C"/>
    <w:rsid w:val="00FC7DA5"/>
    <w:rsid w:val="00FC7F8F"/>
    <w:rsid w:val="00FD0694"/>
    <w:rsid w:val="00FD0CE9"/>
    <w:rsid w:val="00FD0DB6"/>
    <w:rsid w:val="00FD2459"/>
    <w:rsid w:val="00FD25BE"/>
    <w:rsid w:val="00FD274B"/>
    <w:rsid w:val="00FD2E70"/>
    <w:rsid w:val="00FD42DC"/>
    <w:rsid w:val="00FD7512"/>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F0426"/>
    <w:rsid w:val="00FF1FCB"/>
    <w:rsid w:val="00FF322D"/>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6B5"/>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A805E9"/>
    <w:pPr>
      <w:numPr>
        <w:ilvl w:val="1"/>
      </w:numPr>
      <w:pBdr>
        <w:top w:val="none" w:sz="0" w:space="0" w:color="auto"/>
      </w:pBdr>
      <w:spacing w:before="180"/>
      <w:outlineLvl w:val="1"/>
    </w:pPr>
    <w:rPr>
      <w:sz w:val="28"/>
      <w:szCs w:val="18"/>
      <w:lang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A805E9"/>
    <w:rPr>
      <w:rFonts w:ascii="Arial" w:hAnsi="Arial"/>
      <w:sz w:val="28"/>
      <w:szCs w:val="18"/>
      <w:lang w:eastAsia="ja-JP"/>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Normal"/>
    <w:uiPriority w:val="99"/>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 w:type="paragraph" w:customStyle="1" w:styleId="a0">
    <w:name w:val="正文首段"/>
    <w:basedOn w:val="Normal"/>
    <w:qFormat/>
    <w:rsid w:val="0067144A"/>
    <w:pPr>
      <w:widowControl w:val="0"/>
      <w:spacing w:before="60" w:after="60" w:line="288" w:lineRule="auto"/>
      <w:jc w:val="both"/>
    </w:pPr>
    <w:rPr>
      <w:kern w:val="2"/>
      <w:sz w:val="21"/>
      <w:szCs w:val="21"/>
      <w:lang w:val="en-US"/>
    </w:rPr>
  </w:style>
  <w:style w:type="character" w:customStyle="1" w:styleId="ui-provider">
    <w:name w:val="ui-provider"/>
    <w:basedOn w:val="DefaultParagraphFont"/>
    <w:rsid w:val="0067144A"/>
  </w:style>
  <w:style w:type="paragraph" w:customStyle="1" w:styleId="Default">
    <w:name w:val="Default"/>
    <w:rsid w:val="0067144A"/>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67144A"/>
    <w:rPr>
      <w:rFonts w:ascii="Times New Roman" w:eastAsia="Times New Roman" w:hAnsi="Times New Roman"/>
    </w:rPr>
  </w:style>
  <w:style w:type="character" w:customStyle="1" w:styleId="B3Char2">
    <w:name w:val="B3 Char2"/>
    <w:link w:val="B3"/>
    <w:qFormat/>
    <w:rsid w:val="0067144A"/>
    <w:rPr>
      <w:rFonts w:eastAsia="Times New Roman"/>
      <w:sz w:val="24"/>
      <w:szCs w:val="24"/>
      <w:lang w:val="en-CN" w:eastAsia="zh-CN"/>
    </w:rPr>
  </w:style>
  <w:style w:type="character" w:customStyle="1" w:styleId="B2Char">
    <w:name w:val="B2 Char"/>
    <w:link w:val="B2"/>
    <w:qFormat/>
    <w:rsid w:val="0067144A"/>
    <w:rPr>
      <w:rFonts w:eastAsia="Times New Roman"/>
      <w:sz w:val="24"/>
      <w:szCs w:val="24"/>
      <w:lang w:val="en-CN" w:eastAsia="zh-CN"/>
    </w:rPr>
  </w:style>
  <w:style w:type="paragraph" w:customStyle="1" w:styleId="Agreement">
    <w:name w:val="Agreement"/>
    <w:basedOn w:val="Normal"/>
    <w:next w:val="Normal"/>
    <w:uiPriority w:val="99"/>
    <w:qFormat/>
    <w:rsid w:val="0067144A"/>
    <w:pPr>
      <w:widowControl w:val="0"/>
      <w:numPr>
        <w:numId w:val="125"/>
      </w:numPr>
      <w:spacing w:before="60"/>
      <w:jc w:val="both"/>
    </w:pPr>
    <w:rPr>
      <w:rFonts w:ascii="Arial" w:eastAsia="MS Mincho" w:hAnsi="Arial"/>
      <w:b/>
      <w:kern w:val="2"/>
      <w:sz w:val="20"/>
      <w:lang w:val="en-GB" w:eastAsia="en-GB"/>
    </w:rPr>
  </w:style>
  <w:style w:type="paragraph" w:customStyle="1" w:styleId="Doc-text2">
    <w:name w:val="Doc-text2"/>
    <w:basedOn w:val="Normal"/>
    <w:link w:val="Doc-text2Char"/>
    <w:qFormat/>
    <w:rsid w:val="0067144A"/>
    <w:pPr>
      <w:tabs>
        <w:tab w:val="left" w:pos="1622"/>
      </w:tabs>
      <w:suppressAutoHyphens/>
      <w:ind w:left="1622" w:hanging="363"/>
    </w:pPr>
    <w:rPr>
      <w:rFonts w:ascii="Arial" w:eastAsia="Yu Gothic" w:hAnsi="Arial" w:cs="Calibri"/>
      <w:sz w:val="20"/>
      <w:szCs w:val="22"/>
      <w:lang w:val="x-none"/>
    </w:rPr>
  </w:style>
  <w:style w:type="character" w:customStyle="1" w:styleId="Doc-text2Char">
    <w:name w:val="Doc-text2 Char"/>
    <w:link w:val="Doc-text2"/>
    <w:qFormat/>
    <w:rsid w:val="0067144A"/>
    <w:rPr>
      <w:rFonts w:ascii="Arial" w:eastAsia="Yu Gothic" w:hAnsi="Arial" w:cs="Calibri"/>
      <w:szCs w:val="22"/>
      <w:lang w:val="x-none" w:eastAsia="zh-CN"/>
    </w:rPr>
  </w:style>
  <w:style w:type="character" w:customStyle="1" w:styleId="B1Char1">
    <w:name w:val="B1 Char1"/>
    <w:qFormat/>
    <w:rsid w:val="0067144A"/>
    <w:rPr>
      <w:rFonts w:eastAsia="Times New Roman"/>
    </w:rPr>
  </w:style>
  <w:style w:type="character" w:customStyle="1" w:styleId="UnresolvedMention2">
    <w:name w:val="Unresolved Mention2"/>
    <w:basedOn w:val="DefaultParagraphFont"/>
    <w:uiPriority w:val="99"/>
    <w:semiHidden/>
    <w:unhideWhenUsed/>
    <w:rsid w:val="0067144A"/>
    <w:rPr>
      <w:color w:val="605E5C"/>
      <w:shd w:val="clear" w:color="auto" w:fill="E1DFDD"/>
    </w:rPr>
  </w:style>
  <w:style w:type="character" w:styleId="PlaceholderText">
    <w:name w:val="Placeholder Text"/>
    <w:basedOn w:val="DefaultParagraphFont"/>
    <w:uiPriority w:val="99"/>
    <w:semiHidden/>
    <w:rsid w:val="0067144A"/>
    <w:rPr>
      <w:color w:val="808080"/>
    </w:rPr>
  </w:style>
  <w:style w:type="character" w:customStyle="1" w:styleId="DocumentMapChar">
    <w:name w:val="Document Map Char"/>
    <w:basedOn w:val="DefaultParagraphFont"/>
    <w:link w:val="DocumentMap"/>
    <w:semiHidden/>
    <w:rsid w:val="0067144A"/>
    <w:rPr>
      <w:rFonts w:ascii="Tahoma" w:eastAsia="Times New Roman" w:hAnsi="Tahoma"/>
      <w:sz w:val="24"/>
      <w:szCs w:val="24"/>
      <w:shd w:val="clear" w:color="auto" w:fill="000080"/>
      <w:lang w:val="en-CN" w:eastAsia="zh-CN"/>
    </w:rPr>
  </w:style>
  <w:style w:type="character" w:customStyle="1" w:styleId="2">
    <w:name w:val="列表段落 字符2"/>
    <w:uiPriority w:val="34"/>
    <w:qFormat/>
    <w:locked/>
    <w:rsid w:val="0067144A"/>
    <w:rPr>
      <w:rFonts w:ascii="SimSun" w:hAnsi="SimSun"/>
      <w:sz w:val="24"/>
      <w:szCs w:val="24"/>
    </w:rPr>
  </w:style>
  <w:style w:type="character" w:customStyle="1" w:styleId="B3Char">
    <w:name w:val="B3 Char"/>
    <w:qFormat/>
    <w:locked/>
    <w:rsid w:val="0067144A"/>
    <w:rPr>
      <w:rFonts w:ascii="Times New Roman" w:eastAsia="Times New Roman" w:hAnsi="Times New Roman" w:cs="Times New Roman"/>
      <w:lang w:eastAsia="en-GB"/>
    </w:rPr>
  </w:style>
  <w:style w:type="character" w:customStyle="1" w:styleId="B4Char">
    <w:name w:val="B4 Char"/>
    <w:link w:val="B4"/>
    <w:qFormat/>
    <w:rsid w:val="0067144A"/>
    <w:rPr>
      <w:rFonts w:eastAsia="Times New Roman"/>
      <w:sz w:val="24"/>
      <w:szCs w:val="24"/>
      <w:lang w:val="en-CN" w:eastAsia="zh-CN"/>
    </w:rPr>
  </w:style>
  <w:style w:type="character" w:customStyle="1" w:styleId="TFChar">
    <w:name w:val="TF Char"/>
    <w:link w:val="TF"/>
    <w:qFormat/>
    <w:locked/>
    <w:rsid w:val="0067144A"/>
    <w:rPr>
      <w:rFonts w:ascii="Arial" w:eastAsia="Times New Roman" w:hAnsi="Arial"/>
      <w:b/>
      <w:sz w:val="24"/>
      <w:szCs w:val="24"/>
      <w:lang w:val="x-none" w:eastAsia="zh-CN"/>
    </w:rPr>
  </w:style>
  <w:style w:type="character" w:customStyle="1" w:styleId="maintextChar">
    <w:name w:val="main text Char"/>
    <w:link w:val="maintext"/>
    <w:qFormat/>
    <w:locked/>
    <w:rsid w:val="0067144A"/>
    <w:rPr>
      <w:rFonts w:eastAsia="Malgun Gothic" w:cs="Batang"/>
      <w:lang w:val="en-GB" w:eastAsia="ko-KR"/>
    </w:rPr>
  </w:style>
  <w:style w:type="paragraph" w:customStyle="1" w:styleId="maintext">
    <w:name w:val="main text"/>
    <w:basedOn w:val="Normal"/>
    <w:link w:val="maintextChar"/>
    <w:qFormat/>
    <w:rsid w:val="0067144A"/>
    <w:pPr>
      <w:spacing w:before="60" w:after="60" w:line="288" w:lineRule="auto"/>
      <w:ind w:firstLineChars="200" w:firstLine="200"/>
      <w:jc w:val="both"/>
    </w:pPr>
    <w:rPr>
      <w:rFonts w:eastAsia="Malgun Gothic" w:cs="Batang"/>
      <w:sz w:val="20"/>
      <w:szCs w:val="20"/>
      <w:lang w:val="en-GB" w:eastAsia="ko-KR"/>
    </w:rPr>
  </w:style>
  <w:style w:type="paragraph" w:customStyle="1" w:styleId="references">
    <w:name w:val="references"/>
    <w:uiPriority w:val="99"/>
    <w:rsid w:val="0067144A"/>
    <w:pPr>
      <w:numPr>
        <w:numId w:val="134"/>
      </w:numPr>
      <w:spacing w:after="50" w:line="180" w:lineRule="exact"/>
      <w:jc w:val="both"/>
    </w:pPr>
    <w:rPr>
      <w:rFonts w:eastAsia="MS Mincho"/>
      <w:noProof/>
      <w:szCs w:val="16"/>
      <w:lang w:val="en-US" w:eastAsia="en-US"/>
    </w:rPr>
  </w:style>
  <w:style w:type="paragraph" w:styleId="ListNumber5">
    <w:name w:val="List Number 5"/>
    <w:basedOn w:val="Normal"/>
    <w:semiHidden/>
    <w:unhideWhenUsed/>
    <w:qFormat/>
    <w:rsid w:val="009F3F66"/>
    <w:pPr>
      <w:numPr>
        <w:numId w:val="159"/>
      </w:numPr>
      <w:contextualSpacing/>
    </w:pPr>
    <w:rPr>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013413">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977126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86105">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42104">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21</Pages>
  <Words>6456</Words>
  <Characters>36802</Characters>
  <Application>Microsoft Office Word</Application>
  <DocSecurity>0</DocSecurity>
  <Lines>306</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9</cp:revision>
  <cp:lastPrinted>2019-04-25T01:09:00Z</cp:lastPrinted>
  <dcterms:created xsi:type="dcterms:W3CDTF">2024-10-15T03:25:00Z</dcterms:created>
  <dcterms:modified xsi:type="dcterms:W3CDTF">2024-10-16T00:36:00Z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